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454425" w14:textId="6F960CB2" w:rsidR="00BC62AA" w:rsidRDefault="00CE5C36">
      <w:pPr>
        <w:pStyle w:val="CRCoverPage"/>
        <w:tabs>
          <w:tab w:val="right" w:pos="9639"/>
        </w:tabs>
        <w:spacing w:after="0"/>
        <w:rPr>
          <w:b/>
          <w:i/>
          <w:noProof/>
          <w:sz w:val="28"/>
        </w:rPr>
      </w:pPr>
      <w:r>
        <w:rPr>
          <w:b/>
          <w:noProof/>
          <w:sz w:val="24"/>
        </w:rPr>
        <w:t>3GPP TSG-SA WG2 Meeting #148E e-meeting</w:t>
      </w:r>
      <w:r>
        <w:rPr>
          <w:b/>
          <w:i/>
          <w:noProof/>
          <w:sz w:val="28"/>
        </w:rPr>
        <w:tab/>
        <w:t>S2-210</w:t>
      </w:r>
      <w:r w:rsidR="00381867">
        <w:rPr>
          <w:b/>
          <w:i/>
          <w:noProof/>
          <w:sz w:val="28"/>
        </w:rPr>
        <w:t>8628</w:t>
      </w:r>
    </w:p>
    <w:p w14:paraId="36454426" w14:textId="77777777" w:rsidR="00BC62AA" w:rsidRDefault="00CE5C36">
      <w:pPr>
        <w:pStyle w:val="CRCoverPage"/>
        <w:tabs>
          <w:tab w:val="right" w:pos="9639"/>
        </w:tabs>
        <w:outlineLvl w:val="0"/>
        <w:rPr>
          <w:b/>
          <w:noProof/>
          <w:sz w:val="24"/>
        </w:rPr>
      </w:pPr>
      <w:r>
        <w:rPr>
          <w:b/>
          <w:noProof/>
          <w:sz w:val="24"/>
        </w:rPr>
        <w:t xml:space="preserve">Elbonia, </w:t>
      </w:r>
      <w:r>
        <w:rPr>
          <w:rFonts w:cs="Arial"/>
          <w:b/>
          <w:noProof/>
          <w:sz w:val="24"/>
        </w:rPr>
        <w:t>November 15 – 22</w:t>
      </w:r>
      <w:r>
        <w:rPr>
          <w:b/>
          <w:noProof/>
          <w:sz w:val="24"/>
        </w:rPr>
        <w:t>, 2021</w:t>
      </w:r>
      <w:r>
        <w:rPr>
          <w:rFont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C62AA" w14:paraId="36454428" w14:textId="77777777">
        <w:tc>
          <w:tcPr>
            <w:tcW w:w="9641" w:type="dxa"/>
            <w:gridSpan w:val="9"/>
            <w:tcBorders>
              <w:top w:val="single" w:sz="4" w:space="0" w:color="auto"/>
              <w:left w:val="single" w:sz="4" w:space="0" w:color="auto"/>
              <w:right w:val="single" w:sz="4" w:space="0" w:color="auto"/>
            </w:tcBorders>
          </w:tcPr>
          <w:p w14:paraId="36454427" w14:textId="77777777" w:rsidR="00BC62AA" w:rsidRDefault="00CE5C36">
            <w:pPr>
              <w:pStyle w:val="CRCoverPage"/>
              <w:spacing w:after="0"/>
              <w:jc w:val="right"/>
              <w:rPr>
                <w:i/>
                <w:noProof/>
              </w:rPr>
            </w:pPr>
            <w:r>
              <w:rPr>
                <w:i/>
                <w:noProof/>
                <w:sz w:val="14"/>
              </w:rPr>
              <w:t>CR-Form-v12.0</w:t>
            </w:r>
          </w:p>
        </w:tc>
      </w:tr>
      <w:tr w:rsidR="00BC62AA" w14:paraId="3645442A" w14:textId="77777777">
        <w:tc>
          <w:tcPr>
            <w:tcW w:w="9641" w:type="dxa"/>
            <w:gridSpan w:val="9"/>
            <w:tcBorders>
              <w:left w:val="single" w:sz="4" w:space="0" w:color="auto"/>
              <w:right w:val="single" w:sz="4" w:space="0" w:color="auto"/>
            </w:tcBorders>
          </w:tcPr>
          <w:p w14:paraId="36454429" w14:textId="77777777" w:rsidR="00BC62AA" w:rsidRDefault="00CE5C36">
            <w:pPr>
              <w:pStyle w:val="CRCoverPage"/>
              <w:spacing w:after="0"/>
              <w:jc w:val="center"/>
              <w:rPr>
                <w:noProof/>
              </w:rPr>
            </w:pPr>
            <w:r>
              <w:rPr>
                <w:b/>
                <w:noProof/>
                <w:sz w:val="32"/>
              </w:rPr>
              <w:t>CHANGE REQUEST</w:t>
            </w:r>
          </w:p>
        </w:tc>
      </w:tr>
      <w:tr w:rsidR="00BC62AA" w14:paraId="3645442C" w14:textId="77777777">
        <w:tc>
          <w:tcPr>
            <w:tcW w:w="9641" w:type="dxa"/>
            <w:gridSpan w:val="9"/>
            <w:tcBorders>
              <w:left w:val="single" w:sz="4" w:space="0" w:color="auto"/>
              <w:right w:val="single" w:sz="4" w:space="0" w:color="auto"/>
            </w:tcBorders>
          </w:tcPr>
          <w:p w14:paraId="3645442B" w14:textId="77777777" w:rsidR="00BC62AA" w:rsidRDefault="00BC62AA">
            <w:pPr>
              <w:pStyle w:val="CRCoverPage"/>
              <w:spacing w:after="0"/>
              <w:rPr>
                <w:noProof/>
                <w:sz w:val="8"/>
                <w:szCs w:val="8"/>
              </w:rPr>
            </w:pPr>
          </w:p>
        </w:tc>
      </w:tr>
      <w:tr w:rsidR="00BC62AA" w14:paraId="36454436" w14:textId="77777777">
        <w:tc>
          <w:tcPr>
            <w:tcW w:w="142" w:type="dxa"/>
            <w:tcBorders>
              <w:left w:val="single" w:sz="4" w:space="0" w:color="auto"/>
            </w:tcBorders>
          </w:tcPr>
          <w:p w14:paraId="3645442D" w14:textId="77777777" w:rsidR="00BC62AA" w:rsidRDefault="00BC62AA">
            <w:pPr>
              <w:pStyle w:val="CRCoverPage"/>
              <w:spacing w:after="0"/>
              <w:jc w:val="right"/>
              <w:rPr>
                <w:noProof/>
              </w:rPr>
            </w:pPr>
          </w:p>
        </w:tc>
        <w:tc>
          <w:tcPr>
            <w:tcW w:w="1559" w:type="dxa"/>
            <w:shd w:val="pct30" w:color="FFFF00" w:fill="auto"/>
          </w:tcPr>
          <w:p w14:paraId="3645442E" w14:textId="77777777" w:rsidR="00BC62AA" w:rsidRDefault="00CE5C36">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23.256</w:t>
            </w:r>
            <w:r>
              <w:rPr>
                <w:b/>
                <w:noProof/>
                <w:sz w:val="28"/>
              </w:rPr>
              <w:fldChar w:fldCharType="end"/>
            </w:r>
          </w:p>
        </w:tc>
        <w:tc>
          <w:tcPr>
            <w:tcW w:w="709" w:type="dxa"/>
          </w:tcPr>
          <w:p w14:paraId="3645442F" w14:textId="77777777" w:rsidR="00BC62AA" w:rsidRDefault="00CE5C36">
            <w:pPr>
              <w:pStyle w:val="CRCoverPage"/>
              <w:spacing w:after="0"/>
              <w:jc w:val="center"/>
              <w:rPr>
                <w:noProof/>
              </w:rPr>
            </w:pPr>
            <w:r>
              <w:rPr>
                <w:b/>
                <w:noProof/>
                <w:sz w:val="28"/>
              </w:rPr>
              <w:t>CR</w:t>
            </w:r>
          </w:p>
        </w:tc>
        <w:tc>
          <w:tcPr>
            <w:tcW w:w="1276" w:type="dxa"/>
            <w:shd w:val="pct30" w:color="FFFF00" w:fill="auto"/>
          </w:tcPr>
          <w:p w14:paraId="36454430" w14:textId="712D14BA" w:rsidR="00BC62AA" w:rsidRDefault="00381867">
            <w:pPr>
              <w:pStyle w:val="CRCoverPage"/>
              <w:spacing w:after="0"/>
              <w:jc w:val="center"/>
              <w:rPr>
                <w:b/>
                <w:bCs/>
                <w:noProof/>
                <w:lang w:eastAsia="ko-KR"/>
              </w:rPr>
            </w:pPr>
            <w:r>
              <w:rPr>
                <w:b/>
                <w:noProof/>
                <w:sz w:val="28"/>
              </w:rPr>
              <w:t>0039</w:t>
            </w:r>
          </w:p>
        </w:tc>
        <w:tc>
          <w:tcPr>
            <w:tcW w:w="709" w:type="dxa"/>
          </w:tcPr>
          <w:p w14:paraId="36454431" w14:textId="77777777" w:rsidR="00BC62AA" w:rsidRDefault="00CE5C36">
            <w:pPr>
              <w:pStyle w:val="CRCoverPage"/>
              <w:tabs>
                <w:tab w:val="right" w:pos="625"/>
              </w:tabs>
              <w:spacing w:after="0"/>
              <w:jc w:val="center"/>
              <w:rPr>
                <w:noProof/>
              </w:rPr>
            </w:pPr>
            <w:r>
              <w:rPr>
                <w:b/>
                <w:bCs/>
                <w:noProof/>
                <w:sz w:val="28"/>
              </w:rPr>
              <w:t>rev</w:t>
            </w:r>
          </w:p>
        </w:tc>
        <w:tc>
          <w:tcPr>
            <w:tcW w:w="992" w:type="dxa"/>
            <w:shd w:val="pct30" w:color="FFFF00" w:fill="auto"/>
          </w:tcPr>
          <w:p w14:paraId="36454432" w14:textId="77777777" w:rsidR="00BC62AA" w:rsidRDefault="00CE5C36">
            <w:pPr>
              <w:pStyle w:val="CRCoverPage"/>
              <w:spacing w:after="0"/>
              <w:jc w:val="center"/>
              <w:rPr>
                <w:b/>
                <w:noProof/>
                <w:lang w:eastAsia="ko-KR"/>
              </w:rPr>
            </w:pPr>
            <w:r>
              <w:rPr>
                <w:b/>
                <w:noProof/>
                <w:sz w:val="28"/>
              </w:rPr>
              <w:t>-</w:t>
            </w:r>
          </w:p>
        </w:tc>
        <w:tc>
          <w:tcPr>
            <w:tcW w:w="2410" w:type="dxa"/>
          </w:tcPr>
          <w:p w14:paraId="36454433" w14:textId="77777777" w:rsidR="00BC62AA" w:rsidRDefault="00CE5C3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6454434" w14:textId="38CF489B" w:rsidR="00BC62AA" w:rsidRDefault="00CE5C36" w:rsidP="00381867">
            <w:pPr>
              <w:pStyle w:val="CRCoverPage"/>
              <w:spacing w:after="0"/>
              <w:jc w:val="center"/>
              <w:rPr>
                <w:b/>
                <w:bCs/>
                <w:noProof/>
                <w:sz w:val="28"/>
              </w:rPr>
            </w:pPr>
            <w:r>
              <w:rPr>
                <w:b/>
                <w:bCs/>
                <w:sz w:val="28"/>
                <w:szCs w:val="28"/>
              </w:rPr>
              <w:t>17.</w:t>
            </w:r>
            <w:r w:rsidR="00381867">
              <w:rPr>
                <w:b/>
                <w:bCs/>
                <w:sz w:val="28"/>
                <w:szCs w:val="28"/>
              </w:rPr>
              <w:t>0</w:t>
            </w:r>
            <w:bookmarkStart w:id="0" w:name="_GoBack"/>
            <w:bookmarkEnd w:id="0"/>
            <w:r>
              <w:rPr>
                <w:b/>
                <w:bCs/>
                <w:sz w:val="28"/>
                <w:szCs w:val="28"/>
              </w:rPr>
              <w:t>.0</w:t>
            </w:r>
          </w:p>
        </w:tc>
        <w:tc>
          <w:tcPr>
            <w:tcW w:w="143" w:type="dxa"/>
            <w:tcBorders>
              <w:right w:val="single" w:sz="4" w:space="0" w:color="auto"/>
            </w:tcBorders>
          </w:tcPr>
          <w:p w14:paraId="36454435" w14:textId="77777777" w:rsidR="00BC62AA" w:rsidRDefault="00BC62AA">
            <w:pPr>
              <w:pStyle w:val="CRCoverPage"/>
              <w:spacing w:after="0"/>
              <w:rPr>
                <w:noProof/>
              </w:rPr>
            </w:pPr>
          </w:p>
        </w:tc>
      </w:tr>
      <w:tr w:rsidR="00BC62AA" w14:paraId="36454438" w14:textId="77777777">
        <w:tc>
          <w:tcPr>
            <w:tcW w:w="9641" w:type="dxa"/>
            <w:gridSpan w:val="9"/>
            <w:tcBorders>
              <w:left w:val="single" w:sz="4" w:space="0" w:color="auto"/>
              <w:right w:val="single" w:sz="4" w:space="0" w:color="auto"/>
            </w:tcBorders>
          </w:tcPr>
          <w:p w14:paraId="36454437" w14:textId="77777777" w:rsidR="00BC62AA" w:rsidRDefault="00BC62AA">
            <w:pPr>
              <w:pStyle w:val="CRCoverPage"/>
              <w:spacing w:after="0"/>
              <w:rPr>
                <w:noProof/>
              </w:rPr>
            </w:pPr>
          </w:p>
        </w:tc>
      </w:tr>
      <w:tr w:rsidR="00BC62AA" w14:paraId="3645443A" w14:textId="77777777">
        <w:tc>
          <w:tcPr>
            <w:tcW w:w="9641" w:type="dxa"/>
            <w:gridSpan w:val="9"/>
            <w:tcBorders>
              <w:top w:val="single" w:sz="4" w:space="0" w:color="auto"/>
            </w:tcBorders>
          </w:tcPr>
          <w:p w14:paraId="36454439" w14:textId="77777777" w:rsidR="00BC62AA" w:rsidRDefault="00CE5C36">
            <w:pPr>
              <w:pStyle w:val="CRCoverPage"/>
              <w:spacing w:after="0"/>
              <w:jc w:val="center"/>
              <w:rPr>
                <w:rFonts w:cs="Arial"/>
                <w:i/>
                <w:noProof/>
              </w:rPr>
            </w:pPr>
            <w:r>
              <w:rPr>
                <w:rFonts w:cs="Arial"/>
                <w:i/>
                <w:noProof/>
              </w:rPr>
              <w:t xml:space="preserve">For </w:t>
            </w:r>
            <w:hyperlink r:id="rId12" w:anchor="_blank" w:history="1">
              <w:r>
                <w:rPr>
                  <w:rStyle w:val="ab"/>
                  <w:rFonts w:cs="Arial"/>
                  <w:b/>
                  <w:i/>
                  <w:noProof/>
                  <w:color w:val="FF0000"/>
                </w:rPr>
                <w:t>HE</w:t>
              </w:r>
              <w:bookmarkStart w:id="1" w:name="_Hlt497126619"/>
              <w:r>
                <w:rPr>
                  <w:rStyle w:val="ab"/>
                  <w:rFonts w:cs="Arial"/>
                  <w:b/>
                  <w:i/>
                  <w:noProof/>
                  <w:color w:val="FF0000"/>
                </w:rPr>
                <w:t>L</w:t>
              </w:r>
              <w:bookmarkEnd w:id="1"/>
              <w:r>
                <w:rPr>
                  <w:rStyle w:val="ab"/>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b"/>
                  <w:rFonts w:cs="Arial"/>
                  <w:i/>
                  <w:noProof/>
                </w:rPr>
                <w:t>http://www.3gpp.org/Change-Requests</w:t>
              </w:r>
            </w:hyperlink>
            <w:r>
              <w:rPr>
                <w:rFonts w:cs="Arial"/>
                <w:i/>
                <w:noProof/>
              </w:rPr>
              <w:t>.</w:t>
            </w:r>
          </w:p>
        </w:tc>
      </w:tr>
      <w:tr w:rsidR="00BC62AA" w14:paraId="3645443C" w14:textId="77777777">
        <w:tc>
          <w:tcPr>
            <w:tcW w:w="9641" w:type="dxa"/>
            <w:gridSpan w:val="9"/>
          </w:tcPr>
          <w:p w14:paraId="3645443B" w14:textId="77777777" w:rsidR="00BC62AA" w:rsidRDefault="00BC62AA">
            <w:pPr>
              <w:pStyle w:val="CRCoverPage"/>
              <w:spacing w:after="0"/>
              <w:rPr>
                <w:noProof/>
                <w:sz w:val="8"/>
                <w:szCs w:val="8"/>
              </w:rPr>
            </w:pPr>
          </w:p>
        </w:tc>
      </w:tr>
    </w:tbl>
    <w:p w14:paraId="3645443D" w14:textId="77777777" w:rsidR="00BC62AA" w:rsidRDefault="00BC62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C62AA" w14:paraId="36454447" w14:textId="77777777">
        <w:tc>
          <w:tcPr>
            <w:tcW w:w="2835" w:type="dxa"/>
          </w:tcPr>
          <w:p w14:paraId="3645443E" w14:textId="77777777" w:rsidR="00BC62AA" w:rsidRDefault="00CE5C36">
            <w:pPr>
              <w:pStyle w:val="CRCoverPage"/>
              <w:tabs>
                <w:tab w:val="right" w:pos="2751"/>
              </w:tabs>
              <w:spacing w:after="0"/>
              <w:rPr>
                <w:b/>
                <w:i/>
                <w:noProof/>
              </w:rPr>
            </w:pPr>
            <w:r>
              <w:rPr>
                <w:b/>
                <w:i/>
                <w:noProof/>
              </w:rPr>
              <w:t>Proposed change affects:</w:t>
            </w:r>
          </w:p>
        </w:tc>
        <w:tc>
          <w:tcPr>
            <w:tcW w:w="1418" w:type="dxa"/>
          </w:tcPr>
          <w:p w14:paraId="3645443F" w14:textId="77777777" w:rsidR="00BC62AA" w:rsidRDefault="00CE5C3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54440" w14:textId="77777777" w:rsidR="00BC62AA" w:rsidRDefault="00BC62AA">
            <w:pPr>
              <w:pStyle w:val="CRCoverPage"/>
              <w:spacing w:after="0"/>
              <w:jc w:val="center"/>
              <w:rPr>
                <w:b/>
                <w:caps/>
                <w:noProof/>
              </w:rPr>
            </w:pPr>
          </w:p>
        </w:tc>
        <w:tc>
          <w:tcPr>
            <w:tcW w:w="709" w:type="dxa"/>
            <w:tcBorders>
              <w:left w:val="single" w:sz="4" w:space="0" w:color="auto"/>
            </w:tcBorders>
          </w:tcPr>
          <w:p w14:paraId="36454441" w14:textId="77777777" w:rsidR="00BC62AA" w:rsidRDefault="00CE5C3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454442" w14:textId="77777777" w:rsidR="00BC62AA" w:rsidRDefault="00BC62AA">
            <w:pPr>
              <w:pStyle w:val="CRCoverPage"/>
              <w:spacing w:after="0"/>
              <w:jc w:val="center"/>
              <w:rPr>
                <w:b/>
                <w:caps/>
                <w:noProof/>
              </w:rPr>
            </w:pPr>
          </w:p>
        </w:tc>
        <w:tc>
          <w:tcPr>
            <w:tcW w:w="2126" w:type="dxa"/>
          </w:tcPr>
          <w:p w14:paraId="36454443" w14:textId="77777777" w:rsidR="00BC62AA" w:rsidRDefault="00CE5C3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454444" w14:textId="77777777" w:rsidR="00BC62AA" w:rsidRDefault="00BC62AA">
            <w:pPr>
              <w:pStyle w:val="CRCoverPage"/>
              <w:spacing w:after="0"/>
              <w:jc w:val="center"/>
              <w:rPr>
                <w:b/>
                <w:caps/>
                <w:noProof/>
              </w:rPr>
            </w:pPr>
          </w:p>
        </w:tc>
        <w:tc>
          <w:tcPr>
            <w:tcW w:w="1418" w:type="dxa"/>
            <w:tcBorders>
              <w:left w:val="nil"/>
            </w:tcBorders>
          </w:tcPr>
          <w:p w14:paraId="36454445" w14:textId="77777777" w:rsidR="00BC62AA" w:rsidRDefault="00CE5C3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454446" w14:textId="77777777" w:rsidR="00BC62AA" w:rsidRDefault="00CE5C36">
            <w:pPr>
              <w:pStyle w:val="CRCoverPage"/>
              <w:spacing w:after="0"/>
              <w:jc w:val="center"/>
              <w:rPr>
                <w:b/>
                <w:bCs/>
                <w:caps/>
                <w:noProof/>
              </w:rPr>
            </w:pPr>
            <w:r>
              <w:rPr>
                <w:b/>
                <w:bCs/>
                <w:caps/>
                <w:noProof/>
              </w:rPr>
              <w:t>X</w:t>
            </w:r>
          </w:p>
        </w:tc>
      </w:tr>
    </w:tbl>
    <w:p w14:paraId="36454448" w14:textId="77777777" w:rsidR="00BC62AA" w:rsidRDefault="00BC62A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C62AA" w14:paraId="3645444A" w14:textId="77777777">
        <w:tc>
          <w:tcPr>
            <w:tcW w:w="9640" w:type="dxa"/>
            <w:gridSpan w:val="11"/>
          </w:tcPr>
          <w:p w14:paraId="36454449" w14:textId="77777777" w:rsidR="00BC62AA" w:rsidRDefault="00BC62AA">
            <w:pPr>
              <w:pStyle w:val="CRCoverPage"/>
              <w:spacing w:after="0"/>
              <w:rPr>
                <w:noProof/>
                <w:sz w:val="8"/>
                <w:szCs w:val="8"/>
              </w:rPr>
            </w:pPr>
          </w:p>
        </w:tc>
      </w:tr>
      <w:tr w:rsidR="00BC62AA" w14:paraId="3645444D" w14:textId="77777777">
        <w:tc>
          <w:tcPr>
            <w:tcW w:w="1843" w:type="dxa"/>
            <w:tcBorders>
              <w:top w:val="single" w:sz="4" w:space="0" w:color="auto"/>
              <w:left w:val="single" w:sz="4" w:space="0" w:color="auto"/>
            </w:tcBorders>
          </w:tcPr>
          <w:p w14:paraId="3645444B" w14:textId="77777777" w:rsidR="00BC62AA" w:rsidRDefault="00CE5C3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45444C" w14:textId="576C422E" w:rsidR="00BC62AA" w:rsidRDefault="00C32C70">
            <w:pPr>
              <w:pStyle w:val="CRCoverPage"/>
              <w:spacing w:after="0"/>
              <w:ind w:left="100"/>
              <w:rPr>
                <w:lang w:eastAsia="ko-KR"/>
              </w:rPr>
            </w:pPr>
            <w:r w:rsidRPr="00390B5A">
              <w:rPr>
                <w:lang w:eastAsia="ko-KR"/>
              </w:rPr>
              <w:t xml:space="preserve">Clarifications </w:t>
            </w:r>
            <w:r>
              <w:rPr>
                <w:lang w:eastAsia="ko-KR"/>
              </w:rPr>
              <w:t xml:space="preserve">and corrections </w:t>
            </w:r>
            <w:r w:rsidRPr="00390B5A">
              <w:rPr>
                <w:lang w:eastAsia="ko-KR"/>
              </w:rPr>
              <w:t xml:space="preserve">on </w:t>
            </w:r>
            <w:r>
              <w:rPr>
                <w:lang w:eastAsia="ko-KR"/>
              </w:rPr>
              <w:t>UAV Re-authentication and the Networked Remote ID terminology</w:t>
            </w:r>
          </w:p>
        </w:tc>
      </w:tr>
      <w:tr w:rsidR="00BC62AA" w14:paraId="36454450" w14:textId="77777777">
        <w:tc>
          <w:tcPr>
            <w:tcW w:w="1843" w:type="dxa"/>
            <w:tcBorders>
              <w:left w:val="single" w:sz="4" w:space="0" w:color="auto"/>
            </w:tcBorders>
          </w:tcPr>
          <w:p w14:paraId="3645444E" w14:textId="77777777" w:rsidR="00BC62AA" w:rsidRDefault="00BC62AA">
            <w:pPr>
              <w:pStyle w:val="CRCoverPage"/>
              <w:spacing w:after="0"/>
              <w:rPr>
                <w:b/>
                <w:i/>
                <w:noProof/>
                <w:sz w:val="8"/>
                <w:szCs w:val="8"/>
              </w:rPr>
            </w:pPr>
          </w:p>
        </w:tc>
        <w:tc>
          <w:tcPr>
            <w:tcW w:w="7797" w:type="dxa"/>
            <w:gridSpan w:val="10"/>
            <w:tcBorders>
              <w:right w:val="single" w:sz="4" w:space="0" w:color="auto"/>
            </w:tcBorders>
          </w:tcPr>
          <w:p w14:paraId="3645444F" w14:textId="77777777" w:rsidR="00BC62AA" w:rsidRDefault="00BC62AA">
            <w:pPr>
              <w:pStyle w:val="CRCoverPage"/>
              <w:spacing w:after="0"/>
              <w:rPr>
                <w:noProof/>
                <w:sz w:val="8"/>
                <w:szCs w:val="8"/>
              </w:rPr>
            </w:pPr>
          </w:p>
        </w:tc>
      </w:tr>
      <w:tr w:rsidR="00BC62AA" w14:paraId="36454453" w14:textId="77777777">
        <w:tc>
          <w:tcPr>
            <w:tcW w:w="1843" w:type="dxa"/>
            <w:tcBorders>
              <w:left w:val="single" w:sz="4" w:space="0" w:color="auto"/>
            </w:tcBorders>
          </w:tcPr>
          <w:p w14:paraId="36454451" w14:textId="77777777" w:rsidR="00BC62AA" w:rsidRDefault="00CE5C3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454452" w14:textId="63921F3A" w:rsidR="00BC62AA" w:rsidRDefault="00D83395">
            <w:pPr>
              <w:pStyle w:val="CRCoverPage"/>
              <w:spacing w:after="0"/>
              <w:ind w:left="100"/>
              <w:rPr>
                <w:noProof/>
              </w:rPr>
            </w:pPr>
            <w:r>
              <w:t>China Mobile</w:t>
            </w:r>
          </w:p>
        </w:tc>
      </w:tr>
      <w:tr w:rsidR="00BC62AA" w14:paraId="36454456" w14:textId="77777777">
        <w:tc>
          <w:tcPr>
            <w:tcW w:w="1843" w:type="dxa"/>
            <w:tcBorders>
              <w:left w:val="single" w:sz="4" w:space="0" w:color="auto"/>
            </w:tcBorders>
          </w:tcPr>
          <w:p w14:paraId="36454454" w14:textId="77777777" w:rsidR="00BC62AA" w:rsidRDefault="00CE5C3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454455" w14:textId="77777777" w:rsidR="00BC62AA" w:rsidRDefault="00CE5C36">
            <w:pPr>
              <w:pStyle w:val="CRCoverPage"/>
              <w:spacing w:after="0"/>
              <w:ind w:left="100"/>
              <w:rPr>
                <w:noProof/>
              </w:rPr>
            </w:pPr>
            <w:r>
              <w:t xml:space="preserve">SA2 </w:t>
            </w:r>
          </w:p>
        </w:tc>
      </w:tr>
      <w:tr w:rsidR="00BC62AA" w14:paraId="36454459" w14:textId="77777777">
        <w:tc>
          <w:tcPr>
            <w:tcW w:w="1843" w:type="dxa"/>
            <w:tcBorders>
              <w:left w:val="single" w:sz="4" w:space="0" w:color="auto"/>
            </w:tcBorders>
          </w:tcPr>
          <w:p w14:paraId="36454457" w14:textId="77777777" w:rsidR="00BC62AA" w:rsidRDefault="00BC62AA">
            <w:pPr>
              <w:pStyle w:val="CRCoverPage"/>
              <w:spacing w:after="0"/>
              <w:rPr>
                <w:b/>
                <w:i/>
                <w:noProof/>
                <w:sz w:val="8"/>
                <w:szCs w:val="8"/>
              </w:rPr>
            </w:pPr>
          </w:p>
        </w:tc>
        <w:tc>
          <w:tcPr>
            <w:tcW w:w="7797" w:type="dxa"/>
            <w:gridSpan w:val="10"/>
            <w:tcBorders>
              <w:right w:val="single" w:sz="4" w:space="0" w:color="auto"/>
            </w:tcBorders>
          </w:tcPr>
          <w:p w14:paraId="36454458" w14:textId="77777777" w:rsidR="00BC62AA" w:rsidRDefault="00BC62AA">
            <w:pPr>
              <w:pStyle w:val="CRCoverPage"/>
              <w:spacing w:after="0"/>
              <w:rPr>
                <w:noProof/>
                <w:sz w:val="8"/>
                <w:szCs w:val="8"/>
              </w:rPr>
            </w:pPr>
          </w:p>
        </w:tc>
      </w:tr>
      <w:tr w:rsidR="00BC62AA" w14:paraId="3645445F" w14:textId="77777777">
        <w:tc>
          <w:tcPr>
            <w:tcW w:w="1843" w:type="dxa"/>
            <w:tcBorders>
              <w:left w:val="single" w:sz="4" w:space="0" w:color="auto"/>
            </w:tcBorders>
          </w:tcPr>
          <w:p w14:paraId="3645445A" w14:textId="77777777" w:rsidR="00BC62AA" w:rsidRDefault="00CE5C36">
            <w:pPr>
              <w:pStyle w:val="CRCoverPage"/>
              <w:tabs>
                <w:tab w:val="right" w:pos="1759"/>
              </w:tabs>
              <w:spacing w:after="0"/>
              <w:rPr>
                <w:b/>
                <w:i/>
                <w:noProof/>
              </w:rPr>
            </w:pPr>
            <w:r>
              <w:rPr>
                <w:b/>
                <w:i/>
                <w:noProof/>
              </w:rPr>
              <w:t>Work item code:</w:t>
            </w:r>
          </w:p>
        </w:tc>
        <w:tc>
          <w:tcPr>
            <w:tcW w:w="3686" w:type="dxa"/>
            <w:gridSpan w:val="5"/>
            <w:shd w:val="pct30" w:color="FFFF00" w:fill="auto"/>
          </w:tcPr>
          <w:p w14:paraId="3645445B" w14:textId="77777777" w:rsidR="00BC62AA" w:rsidRDefault="00CE5C36">
            <w:pPr>
              <w:pStyle w:val="CRCoverPage"/>
              <w:spacing w:after="0"/>
              <w:ind w:left="100"/>
              <w:rPr>
                <w:noProof/>
              </w:rPr>
            </w:pPr>
            <w:r>
              <w:t>ID_UAS</w:t>
            </w:r>
          </w:p>
        </w:tc>
        <w:tc>
          <w:tcPr>
            <w:tcW w:w="567" w:type="dxa"/>
            <w:tcBorders>
              <w:left w:val="nil"/>
            </w:tcBorders>
          </w:tcPr>
          <w:p w14:paraId="3645445C" w14:textId="77777777" w:rsidR="00BC62AA" w:rsidRDefault="00BC62AA">
            <w:pPr>
              <w:pStyle w:val="CRCoverPage"/>
              <w:spacing w:after="0"/>
              <w:ind w:right="100"/>
              <w:rPr>
                <w:noProof/>
              </w:rPr>
            </w:pPr>
          </w:p>
        </w:tc>
        <w:tc>
          <w:tcPr>
            <w:tcW w:w="1417" w:type="dxa"/>
            <w:gridSpan w:val="3"/>
            <w:tcBorders>
              <w:left w:val="nil"/>
            </w:tcBorders>
          </w:tcPr>
          <w:p w14:paraId="3645445D" w14:textId="77777777" w:rsidR="00BC62AA" w:rsidRDefault="00CE5C3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45445E" w14:textId="0AF32AF8" w:rsidR="00BC62AA" w:rsidRDefault="00CE5C36" w:rsidP="00137796">
            <w:pPr>
              <w:pStyle w:val="CRCoverPage"/>
              <w:spacing w:after="0"/>
              <w:ind w:left="100"/>
              <w:rPr>
                <w:noProof/>
              </w:rPr>
            </w:pPr>
            <w:r>
              <w:t>2021-</w:t>
            </w:r>
            <w:r w:rsidR="00137796">
              <w:t>11</w:t>
            </w:r>
            <w:r>
              <w:t>-</w:t>
            </w:r>
            <w:r w:rsidR="00137796">
              <w:t>08</w:t>
            </w:r>
          </w:p>
        </w:tc>
      </w:tr>
      <w:tr w:rsidR="00BC62AA" w14:paraId="36454465" w14:textId="77777777">
        <w:tc>
          <w:tcPr>
            <w:tcW w:w="1843" w:type="dxa"/>
            <w:tcBorders>
              <w:left w:val="single" w:sz="4" w:space="0" w:color="auto"/>
            </w:tcBorders>
          </w:tcPr>
          <w:p w14:paraId="36454460" w14:textId="77777777" w:rsidR="00BC62AA" w:rsidRDefault="00BC62AA">
            <w:pPr>
              <w:pStyle w:val="CRCoverPage"/>
              <w:spacing w:after="0"/>
              <w:rPr>
                <w:b/>
                <w:i/>
                <w:noProof/>
                <w:sz w:val="8"/>
                <w:szCs w:val="8"/>
              </w:rPr>
            </w:pPr>
          </w:p>
        </w:tc>
        <w:tc>
          <w:tcPr>
            <w:tcW w:w="1986" w:type="dxa"/>
            <w:gridSpan w:val="4"/>
          </w:tcPr>
          <w:p w14:paraId="36454461" w14:textId="77777777" w:rsidR="00BC62AA" w:rsidRDefault="00BC62AA">
            <w:pPr>
              <w:pStyle w:val="CRCoverPage"/>
              <w:spacing w:after="0"/>
              <w:rPr>
                <w:noProof/>
                <w:sz w:val="8"/>
                <w:szCs w:val="8"/>
              </w:rPr>
            </w:pPr>
          </w:p>
        </w:tc>
        <w:tc>
          <w:tcPr>
            <w:tcW w:w="2267" w:type="dxa"/>
            <w:gridSpan w:val="2"/>
          </w:tcPr>
          <w:p w14:paraId="36454462" w14:textId="77777777" w:rsidR="00BC62AA" w:rsidRDefault="00BC62AA">
            <w:pPr>
              <w:pStyle w:val="CRCoverPage"/>
              <w:spacing w:after="0"/>
              <w:rPr>
                <w:noProof/>
                <w:sz w:val="8"/>
                <w:szCs w:val="8"/>
              </w:rPr>
            </w:pPr>
          </w:p>
        </w:tc>
        <w:tc>
          <w:tcPr>
            <w:tcW w:w="1417" w:type="dxa"/>
            <w:gridSpan w:val="3"/>
          </w:tcPr>
          <w:p w14:paraId="36454463" w14:textId="77777777" w:rsidR="00BC62AA" w:rsidRDefault="00BC62AA">
            <w:pPr>
              <w:pStyle w:val="CRCoverPage"/>
              <w:spacing w:after="0"/>
              <w:rPr>
                <w:noProof/>
                <w:sz w:val="8"/>
                <w:szCs w:val="8"/>
              </w:rPr>
            </w:pPr>
          </w:p>
        </w:tc>
        <w:tc>
          <w:tcPr>
            <w:tcW w:w="2127" w:type="dxa"/>
            <w:tcBorders>
              <w:right w:val="single" w:sz="4" w:space="0" w:color="auto"/>
            </w:tcBorders>
          </w:tcPr>
          <w:p w14:paraId="36454464" w14:textId="77777777" w:rsidR="00BC62AA" w:rsidRDefault="00BC62AA">
            <w:pPr>
              <w:pStyle w:val="CRCoverPage"/>
              <w:spacing w:after="0"/>
              <w:rPr>
                <w:noProof/>
                <w:sz w:val="8"/>
                <w:szCs w:val="8"/>
              </w:rPr>
            </w:pPr>
          </w:p>
        </w:tc>
      </w:tr>
      <w:tr w:rsidR="00BC62AA" w14:paraId="3645446B" w14:textId="77777777">
        <w:trPr>
          <w:cantSplit/>
        </w:trPr>
        <w:tc>
          <w:tcPr>
            <w:tcW w:w="1843" w:type="dxa"/>
            <w:tcBorders>
              <w:left w:val="single" w:sz="4" w:space="0" w:color="auto"/>
            </w:tcBorders>
          </w:tcPr>
          <w:p w14:paraId="36454466" w14:textId="77777777" w:rsidR="00BC62AA" w:rsidRDefault="00CE5C36">
            <w:pPr>
              <w:pStyle w:val="CRCoverPage"/>
              <w:tabs>
                <w:tab w:val="right" w:pos="1759"/>
              </w:tabs>
              <w:spacing w:after="0"/>
              <w:rPr>
                <w:b/>
                <w:i/>
                <w:noProof/>
              </w:rPr>
            </w:pPr>
            <w:r>
              <w:rPr>
                <w:b/>
                <w:i/>
                <w:noProof/>
              </w:rPr>
              <w:t>Category:</w:t>
            </w:r>
          </w:p>
        </w:tc>
        <w:tc>
          <w:tcPr>
            <w:tcW w:w="851" w:type="dxa"/>
            <w:shd w:val="pct30" w:color="FFFF00" w:fill="auto"/>
          </w:tcPr>
          <w:p w14:paraId="36454467" w14:textId="77777777" w:rsidR="00BC62AA" w:rsidRDefault="00CE5C36">
            <w:pPr>
              <w:pStyle w:val="CRCoverPage"/>
              <w:spacing w:after="0"/>
              <w:ind w:left="100" w:right="-609"/>
              <w:rPr>
                <w:b/>
                <w:bCs/>
                <w:noProof/>
              </w:rPr>
            </w:pPr>
            <w:r>
              <w:rPr>
                <w:b/>
                <w:bCs/>
              </w:rPr>
              <w:t>F</w:t>
            </w:r>
          </w:p>
        </w:tc>
        <w:tc>
          <w:tcPr>
            <w:tcW w:w="3402" w:type="dxa"/>
            <w:gridSpan w:val="5"/>
            <w:tcBorders>
              <w:left w:val="nil"/>
            </w:tcBorders>
          </w:tcPr>
          <w:p w14:paraId="36454468" w14:textId="77777777" w:rsidR="00BC62AA" w:rsidRDefault="00BC62AA">
            <w:pPr>
              <w:pStyle w:val="CRCoverPage"/>
              <w:spacing w:after="0"/>
              <w:rPr>
                <w:noProof/>
              </w:rPr>
            </w:pPr>
          </w:p>
        </w:tc>
        <w:tc>
          <w:tcPr>
            <w:tcW w:w="1417" w:type="dxa"/>
            <w:gridSpan w:val="3"/>
            <w:tcBorders>
              <w:left w:val="nil"/>
            </w:tcBorders>
          </w:tcPr>
          <w:p w14:paraId="36454469" w14:textId="77777777" w:rsidR="00BC62AA" w:rsidRDefault="00CE5C3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45446A" w14:textId="77777777" w:rsidR="00BC62AA" w:rsidRDefault="00CE5C36">
            <w:pPr>
              <w:pStyle w:val="CRCoverPage"/>
              <w:spacing w:after="0"/>
              <w:ind w:left="100"/>
              <w:rPr>
                <w:noProof/>
              </w:rPr>
            </w:pPr>
            <w:r>
              <w:t>Rel-17</w:t>
            </w:r>
          </w:p>
        </w:tc>
      </w:tr>
      <w:tr w:rsidR="00BC62AA" w14:paraId="36454470" w14:textId="77777777">
        <w:tc>
          <w:tcPr>
            <w:tcW w:w="1843" w:type="dxa"/>
            <w:tcBorders>
              <w:left w:val="single" w:sz="4" w:space="0" w:color="auto"/>
              <w:bottom w:val="single" w:sz="4" w:space="0" w:color="auto"/>
            </w:tcBorders>
          </w:tcPr>
          <w:p w14:paraId="3645446C" w14:textId="77777777" w:rsidR="00BC62AA" w:rsidRDefault="00BC62AA">
            <w:pPr>
              <w:pStyle w:val="CRCoverPage"/>
              <w:spacing w:after="0"/>
              <w:rPr>
                <w:b/>
                <w:i/>
                <w:noProof/>
              </w:rPr>
            </w:pPr>
          </w:p>
        </w:tc>
        <w:tc>
          <w:tcPr>
            <w:tcW w:w="4677" w:type="dxa"/>
            <w:gridSpan w:val="8"/>
            <w:tcBorders>
              <w:bottom w:val="single" w:sz="4" w:space="0" w:color="auto"/>
            </w:tcBorders>
          </w:tcPr>
          <w:p w14:paraId="3645446D" w14:textId="77777777" w:rsidR="00BC62AA" w:rsidRDefault="00CE5C3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45446E" w14:textId="77777777" w:rsidR="00BC62AA" w:rsidRDefault="00CE5C36">
            <w:pPr>
              <w:pStyle w:val="CRCoverPage"/>
              <w:rPr>
                <w:noProof/>
              </w:rPr>
            </w:pPr>
            <w:r>
              <w:rPr>
                <w:noProof/>
                <w:sz w:val="18"/>
              </w:rPr>
              <w:t>Detailed explanations of the above categories can</w:t>
            </w:r>
            <w:r>
              <w:rPr>
                <w:noProof/>
                <w:sz w:val="18"/>
              </w:rPr>
              <w:br/>
              <w:t xml:space="preserve">be found in 3GPP </w:t>
            </w:r>
            <w:hyperlink r:id="rId14"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3645446F" w14:textId="77777777" w:rsidR="00BC62AA" w:rsidRDefault="00CE5C3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C62AA" w14:paraId="36454473" w14:textId="77777777">
        <w:tc>
          <w:tcPr>
            <w:tcW w:w="1843" w:type="dxa"/>
          </w:tcPr>
          <w:p w14:paraId="36454471" w14:textId="77777777" w:rsidR="00BC62AA" w:rsidRDefault="00BC62AA">
            <w:pPr>
              <w:pStyle w:val="CRCoverPage"/>
              <w:spacing w:after="0"/>
              <w:rPr>
                <w:b/>
                <w:i/>
                <w:noProof/>
                <w:sz w:val="8"/>
                <w:szCs w:val="8"/>
              </w:rPr>
            </w:pPr>
          </w:p>
        </w:tc>
        <w:tc>
          <w:tcPr>
            <w:tcW w:w="7797" w:type="dxa"/>
            <w:gridSpan w:val="10"/>
          </w:tcPr>
          <w:p w14:paraId="36454472" w14:textId="77777777" w:rsidR="00BC62AA" w:rsidRDefault="00BC62AA">
            <w:pPr>
              <w:pStyle w:val="CRCoverPage"/>
              <w:spacing w:after="0"/>
              <w:rPr>
                <w:noProof/>
                <w:sz w:val="8"/>
                <w:szCs w:val="8"/>
              </w:rPr>
            </w:pPr>
          </w:p>
        </w:tc>
      </w:tr>
      <w:tr w:rsidR="00BC62AA" w14:paraId="3645447A" w14:textId="77777777">
        <w:tc>
          <w:tcPr>
            <w:tcW w:w="2694" w:type="dxa"/>
            <w:gridSpan w:val="2"/>
            <w:tcBorders>
              <w:top w:val="single" w:sz="4" w:space="0" w:color="auto"/>
              <w:left w:val="single" w:sz="4" w:space="0" w:color="auto"/>
            </w:tcBorders>
          </w:tcPr>
          <w:p w14:paraId="36454474" w14:textId="77777777" w:rsidR="00BC62AA" w:rsidRDefault="00CE5C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668871" w14:textId="3EC8752A" w:rsidR="00C32C70" w:rsidRPr="00C32C70" w:rsidRDefault="00C32C70" w:rsidP="00C32C70">
            <w:pPr>
              <w:pStyle w:val="B1"/>
              <w:spacing w:after="0"/>
              <w:ind w:left="100"/>
              <w:rPr>
                <w:rFonts w:ascii="Arial" w:hAnsi="Arial"/>
                <w:lang w:val="en-US" w:eastAsia="ko-KR"/>
              </w:rPr>
            </w:pPr>
            <w:r w:rsidRPr="00C32C70">
              <w:rPr>
                <w:rFonts w:ascii="Arial" w:hAnsi="Arial"/>
                <w:lang w:val="en-US" w:eastAsia="ko-KR"/>
              </w:rPr>
              <w:t>1.</w:t>
            </w:r>
            <w:r w:rsidRPr="00C32C70">
              <w:rPr>
                <w:rFonts w:ascii="Arial" w:hAnsi="Arial"/>
                <w:lang w:val="en-US" w:eastAsia="ko-KR"/>
              </w:rPr>
              <w:tab/>
            </w:r>
            <w:r>
              <w:rPr>
                <w:rFonts w:ascii="Arial" w:hAnsi="Arial"/>
                <w:lang w:val="en-US" w:eastAsia="ko-KR"/>
              </w:rPr>
              <w:t>1</w:t>
            </w:r>
            <w:r w:rsidRPr="00C32C70">
              <w:rPr>
                <w:rFonts w:ascii="Arial" w:hAnsi="Arial"/>
                <w:lang w:val="en-US" w:eastAsia="ko-KR"/>
              </w:rPr>
              <w:t>.</w:t>
            </w:r>
            <w:r w:rsidRPr="00C32C70">
              <w:rPr>
                <w:rFonts w:ascii="Arial" w:hAnsi="Arial"/>
                <w:lang w:val="en-US" w:eastAsia="ko-KR"/>
              </w:rPr>
              <w:tab/>
              <w:t xml:space="preserve">The term “Networked Remote ID” only appears in the clause 3.1 and 3.2, however, no other clause further cites it. Per our understanding, this functionality has been integrated into the UAV tracking functionality (e.g., obtaining list of UAVs in a geographic area = network-based remote identification of UAVs in a geographic area), so we may remove the terminology. </w:t>
            </w:r>
          </w:p>
          <w:p w14:paraId="36454479" w14:textId="520609F8" w:rsidR="00390B5A" w:rsidRPr="00E7050B" w:rsidRDefault="00C32C70" w:rsidP="00C32C70">
            <w:pPr>
              <w:pStyle w:val="B1"/>
              <w:spacing w:after="0"/>
              <w:ind w:left="100" w:firstLine="0"/>
              <w:rPr>
                <w:rFonts w:ascii="Arial" w:hAnsi="Arial"/>
                <w:lang w:val="en-US" w:eastAsia="ko-KR"/>
              </w:rPr>
            </w:pPr>
            <w:r w:rsidRPr="00C32C70">
              <w:rPr>
                <w:rFonts w:ascii="Arial" w:hAnsi="Arial"/>
                <w:lang w:val="en-US" w:eastAsia="ko-KR"/>
              </w:rPr>
              <w:t>2.</w:t>
            </w:r>
            <w:r w:rsidRPr="00C32C70">
              <w:rPr>
                <w:rFonts w:ascii="Arial" w:hAnsi="Arial"/>
                <w:lang w:val="en-US" w:eastAsia="ko-KR"/>
              </w:rPr>
              <w:tab/>
              <w:t>In clause 5.2.4.</w:t>
            </w:r>
            <w:r>
              <w:rPr>
                <w:rFonts w:ascii="Arial" w:hAnsi="Arial"/>
                <w:lang w:val="en-US" w:eastAsia="ko-KR"/>
              </w:rPr>
              <w:t>1</w:t>
            </w:r>
            <w:r w:rsidRPr="00C32C70">
              <w:rPr>
                <w:rFonts w:ascii="Arial" w:hAnsi="Arial"/>
                <w:lang w:val="en-US" w:eastAsia="ko-KR"/>
              </w:rPr>
              <w:t xml:space="preserve">, 5.2.4.2 and 5.2.4.3, “PDU Session IP address” suggests to be replaced with “PDU Session ID” in the related </w:t>
            </w:r>
            <w:r>
              <w:rPr>
                <w:rFonts w:ascii="Arial" w:hAnsi="Arial"/>
                <w:lang w:val="en-US" w:eastAsia="ko-KR"/>
              </w:rPr>
              <w:t>f</w:t>
            </w:r>
            <w:r w:rsidRPr="00C32C70">
              <w:rPr>
                <w:rFonts w:ascii="Arial" w:hAnsi="Arial"/>
                <w:lang w:val="en-US" w:eastAsia="ko-KR"/>
              </w:rPr>
              <w:t xml:space="preserve">igures to align with the text in step 3b of 5.2.4.2. Although, PDU Session IP address can also be used to identify the PDU session, it is more straightforward to use the PDU session ID for SMF. UAS NF can map the IP address into the PDU session ID based on the received information from </w:t>
            </w:r>
            <w:proofErr w:type="spellStart"/>
            <w:r w:rsidRPr="00C32C70">
              <w:rPr>
                <w:rFonts w:ascii="Arial" w:hAnsi="Arial"/>
                <w:lang w:val="en-US" w:eastAsia="ko-KR"/>
              </w:rPr>
              <w:t>Nsmf_EventExposure_Notify</w:t>
            </w:r>
            <w:proofErr w:type="spellEnd"/>
            <w:r w:rsidRPr="00C32C70">
              <w:rPr>
                <w:rFonts w:ascii="Arial" w:hAnsi="Arial"/>
                <w:lang w:val="en-US" w:eastAsia="ko-KR"/>
              </w:rPr>
              <w:t>.</w:t>
            </w:r>
          </w:p>
        </w:tc>
      </w:tr>
      <w:tr w:rsidR="00BC62AA" w14:paraId="3645447D" w14:textId="77777777">
        <w:tc>
          <w:tcPr>
            <w:tcW w:w="2694" w:type="dxa"/>
            <w:gridSpan w:val="2"/>
            <w:tcBorders>
              <w:left w:val="single" w:sz="4" w:space="0" w:color="auto"/>
            </w:tcBorders>
          </w:tcPr>
          <w:p w14:paraId="3645447B" w14:textId="77777777" w:rsidR="00BC62AA" w:rsidRDefault="00BC62AA">
            <w:pPr>
              <w:pStyle w:val="CRCoverPage"/>
              <w:spacing w:after="0"/>
              <w:rPr>
                <w:b/>
                <w:i/>
                <w:noProof/>
                <w:sz w:val="8"/>
                <w:szCs w:val="8"/>
              </w:rPr>
            </w:pPr>
          </w:p>
        </w:tc>
        <w:tc>
          <w:tcPr>
            <w:tcW w:w="6946" w:type="dxa"/>
            <w:gridSpan w:val="9"/>
            <w:tcBorders>
              <w:right w:val="single" w:sz="4" w:space="0" w:color="auto"/>
            </w:tcBorders>
          </w:tcPr>
          <w:p w14:paraId="3645447C" w14:textId="77777777" w:rsidR="00BC62AA" w:rsidRPr="00C45756" w:rsidRDefault="00BC62AA">
            <w:pPr>
              <w:pStyle w:val="CRCoverPage"/>
              <w:spacing w:after="0"/>
              <w:rPr>
                <w:color w:val="FF0000"/>
                <w:sz w:val="8"/>
                <w:szCs w:val="8"/>
              </w:rPr>
            </w:pPr>
          </w:p>
        </w:tc>
      </w:tr>
      <w:tr w:rsidR="00BC62AA" w14:paraId="36454480" w14:textId="77777777">
        <w:tc>
          <w:tcPr>
            <w:tcW w:w="2694" w:type="dxa"/>
            <w:gridSpan w:val="2"/>
            <w:tcBorders>
              <w:left w:val="single" w:sz="4" w:space="0" w:color="auto"/>
            </w:tcBorders>
          </w:tcPr>
          <w:p w14:paraId="3645447E" w14:textId="77777777" w:rsidR="00BC62AA" w:rsidRDefault="00CE5C3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CA9072" w14:textId="7BE17A8C" w:rsidR="00BC62AA" w:rsidRDefault="00C32C70" w:rsidP="009E2C65">
            <w:pPr>
              <w:pStyle w:val="B1"/>
              <w:spacing w:after="0"/>
              <w:ind w:left="100" w:firstLine="0"/>
              <w:rPr>
                <w:rFonts w:ascii="Arial" w:hAnsi="Arial"/>
                <w:lang w:val="en-US" w:eastAsia="ko-KR"/>
              </w:rPr>
            </w:pPr>
            <w:r>
              <w:rPr>
                <w:rFonts w:ascii="Arial" w:hAnsi="Arial"/>
                <w:lang w:val="en-US" w:eastAsia="ko-KR"/>
              </w:rPr>
              <w:t>1</w:t>
            </w:r>
            <w:r w:rsidRPr="00C32C70">
              <w:rPr>
                <w:rFonts w:ascii="Arial" w:hAnsi="Arial"/>
                <w:lang w:val="en-US" w:eastAsia="ko-KR"/>
              </w:rPr>
              <w:t>.</w:t>
            </w:r>
            <w:r w:rsidRPr="00C32C70">
              <w:rPr>
                <w:rFonts w:ascii="Arial" w:hAnsi="Arial"/>
                <w:lang w:val="en-US" w:eastAsia="ko-KR"/>
              </w:rPr>
              <w:tab/>
            </w:r>
            <w:r w:rsidR="00C307FC">
              <w:rPr>
                <w:rFonts w:ascii="Arial" w:hAnsi="Arial"/>
                <w:lang w:val="en-US" w:eastAsia="ko-KR"/>
              </w:rPr>
              <w:t>Remove the phrase “</w:t>
            </w:r>
            <w:r w:rsidR="00C307FC" w:rsidRPr="00390B5A">
              <w:rPr>
                <w:rFonts w:ascii="Arial" w:hAnsi="Arial"/>
                <w:lang w:val="en-US" w:eastAsia="ko-KR"/>
              </w:rPr>
              <w:t>Networked Remote ID</w:t>
            </w:r>
            <w:r w:rsidR="00C307FC">
              <w:rPr>
                <w:rFonts w:ascii="Arial" w:hAnsi="Arial"/>
                <w:lang w:val="en-US" w:eastAsia="ko-KR"/>
              </w:rPr>
              <w:t>” which only appears in the clause 3.1 and 3.2.</w:t>
            </w:r>
          </w:p>
          <w:p w14:paraId="3645447F" w14:textId="677B083F" w:rsidR="00C307FC" w:rsidRPr="009F3320" w:rsidRDefault="00C32C70" w:rsidP="00C32C70">
            <w:pPr>
              <w:pStyle w:val="B1"/>
              <w:spacing w:after="0"/>
              <w:ind w:left="100" w:firstLine="0"/>
              <w:rPr>
                <w:rFonts w:ascii="Arial" w:hAnsi="Arial"/>
                <w:lang w:val="en-US" w:eastAsia="ko-KR"/>
              </w:rPr>
            </w:pPr>
            <w:r>
              <w:rPr>
                <w:rFonts w:ascii="Arial" w:hAnsi="Arial"/>
                <w:lang w:val="en-US" w:eastAsia="ko-KR"/>
              </w:rPr>
              <w:t>2</w:t>
            </w:r>
            <w:r w:rsidRPr="00C32C70">
              <w:rPr>
                <w:rFonts w:ascii="Arial" w:hAnsi="Arial"/>
                <w:lang w:val="en-US" w:eastAsia="ko-KR"/>
              </w:rPr>
              <w:t>.</w:t>
            </w:r>
            <w:r w:rsidRPr="00C32C70">
              <w:rPr>
                <w:rFonts w:ascii="Arial" w:hAnsi="Arial"/>
                <w:lang w:val="en-US" w:eastAsia="ko-KR"/>
              </w:rPr>
              <w:tab/>
            </w:r>
            <w:r w:rsidR="00811DCE">
              <w:rPr>
                <w:rFonts w:ascii="Arial" w:hAnsi="Arial"/>
                <w:lang w:val="en-US" w:eastAsia="ko-KR"/>
              </w:rPr>
              <w:t xml:space="preserve">PDU Session IP address is replaced </w:t>
            </w:r>
            <w:r w:rsidR="00811DCE" w:rsidRPr="00390B5A">
              <w:rPr>
                <w:rFonts w:ascii="Arial" w:hAnsi="Arial"/>
                <w:lang w:val="en-US" w:eastAsia="ko-KR"/>
              </w:rPr>
              <w:t xml:space="preserve">with “PDU </w:t>
            </w:r>
            <w:r w:rsidR="00811DCE" w:rsidRPr="00390B5A">
              <w:rPr>
                <w:rFonts w:ascii="Arial" w:hAnsi="Arial" w:hint="eastAsia"/>
                <w:lang w:val="en-US" w:eastAsia="ko-KR"/>
              </w:rPr>
              <w:t>Session</w:t>
            </w:r>
            <w:r w:rsidR="00811DCE" w:rsidRPr="00390B5A">
              <w:rPr>
                <w:rFonts w:ascii="Arial" w:hAnsi="Arial"/>
                <w:lang w:val="en-US" w:eastAsia="ko-KR"/>
              </w:rPr>
              <w:t xml:space="preserve"> </w:t>
            </w:r>
            <w:r w:rsidR="00811DCE" w:rsidRPr="00390B5A">
              <w:rPr>
                <w:rFonts w:ascii="Arial" w:hAnsi="Arial" w:hint="eastAsia"/>
                <w:lang w:val="en-US" w:eastAsia="ko-KR"/>
              </w:rPr>
              <w:t>ID</w:t>
            </w:r>
            <w:r w:rsidR="00811DCE" w:rsidRPr="00390B5A">
              <w:rPr>
                <w:rFonts w:ascii="Arial" w:hAnsi="Arial"/>
                <w:lang w:val="en-US" w:eastAsia="ko-KR"/>
              </w:rPr>
              <w:t>”</w:t>
            </w:r>
            <w:r w:rsidR="00811DCE">
              <w:rPr>
                <w:rFonts w:ascii="Arial" w:hAnsi="Arial"/>
                <w:lang w:val="en-US" w:eastAsia="ko-KR"/>
              </w:rPr>
              <w:t xml:space="preserve"> </w:t>
            </w:r>
            <w:r w:rsidR="00811DCE" w:rsidRPr="00390B5A">
              <w:rPr>
                <w:rFonts w:ascii="Arial" w:hAnsi="Arial"/>
                <w:lang w:val="en-US" w:eastAsia="ko-KR"/>
              </w:rPr>
              <w:t xml:space="preserve">in the </w:t>
            </w:r>
            <w:r w:rsidR="00811DCE">
              <w:rPr>
                <w:rFonts w:ascii="Arial" w:hAnsi="Arial"/>
                <w:lang w:val="en-US" w:eastAsia="ko-KR"/>
              </w:rPr>
              <w:t xml:space="preserve">related </w:t>
            </w:r>
            <w:r w:rsidR="00811DCE" w:rsidRPr="00390B5A">
              <w:rPr>
                <w:rFonts w:ascii="Arial" w:hAnsi="Arial"/>
                <w:lang w:val="en-US" w:eastAsia="ko-KR"/>
              </w:rPr>
              <w:t>Figure</w:t>
            </w:r>
            <w:r w:rsidR="00811DCE" w:rsidRPr="00390B5A">
              <w:rPr>
                <w:rFonts w:ascii="Arial" w:hAnsi="Arial" w:hint="eastAsia"/>
                <w:lang w:val="en-US" w:eastAsia="ko-KR"/>
              </w:rPr>
              <w:t>s</w:t>
            </w:r>
            <w:r w:rsidR="00811DCE">
              <w:rPr>
                <w:rFonts w:ascii="Arial" w:hAnsi="Arial"/>
                <w:lang w:val="en-US" w:eastAsia="ko-KR"/>
              </w:rPr>
              <w:t xml:space="preserve"> of clause 5.2.4.</w:t>
            </w:r>
            <w:r>
              <w:rPr>
                <w:rFonts w:ascii="Arial" w:hAnsi="Arial"/>
                <w:lang w:val="en-US" w:eastAsia="ko-KR"/>
              </w:rPr>
              <w:t>1</w:t>
            </w:r>
            <w:r w:rsidR="00347B39">
              <w:rPr>
                <w:rFonts w:ascii="Arial" w:hAnsi="Arial"/>
                <w:lang w:val="en-US" w:eastAsia="ko-KR"/>
              </w:rPr>
              <w:t>(step 3b)</w:t>
            </w:r>
            <w:r w:rsidR="00811DCE">
              <w:rPr>
                <w:rFonts w:ascii="宋体" w:eastAsia="宋体" w:hAnsi="宋体" w:hint="eastAsia"/>
                <w:lang w:val="en-US" w:eastAsia="zh-CN"/>
              </w:rPr>
              <w:t>,</w:t>
            </w:r>
            <w:r w:rsidR="00811DCE">
              <w:rPr>
                <w:rFonts w:ascii="宋体" w:eastAsia="宋体" w:hAnsi="宋体"/>
                <w:lang w:val="en-US" w:eastAsia="zh-CN"/>
              </w:rPr>
              <w:t xml:space="preserve"> </w:t>
            </w:r>
            <w:r w:rsidR="00811DCE" w:rsidRPr="00390B5A">
              <w:rPr>
                <w:rFonts w:ascii="Arial" w:hAnsi="Arial"/>
                <w:lang w:val="en-US" w:eastAsia="ko-KR"/>
              </w:rPr>
              <w:t xml:space="preserve">5.2.4.2 </w:t>
            </w:r>
            <w:r w:rsidR="00347B39">
              <w:rPr>
                <w:rFonts w:ascii="Arial" w:hAnsi="Arial"/>
                <w:lang w:val="en-US" w:eastAsia="ko-KR"/>
              </w:rPr>
              <w:t xml:space="preserve">(step 3) </w:t>
            </w:r>
            <w:r w:rsidR="00811DCE" w:rsidRPr="00390B5A">
              <w:rPr>
                <w:rFonts w:ascii="Arial" w:hAnsi="Arial"/>
                <w:lang w:val="en-US" w:eastAsia="ko-KR"/>
              </w:rPr>
              <w:t>and 5.2.4.</w:t>
            </w:r>
            <w:r w:rsidR="00811DCE">
              <w:rPr>
                <w:rFonts w:ascii="Arial" w:hAnsi="Arial"/>
                <w:lang w:val="en-US" w:eastAsia="ko-KR"/>
              </w:rPr>
              <w:t>3</w:t>
            </w:r>
            <w:r w:rsidR="00347B39">
              <w:rPr>
                <w:rFonts w:ascii="Arial" w:hAnsi="Arial"/>
                <w:lang w:val="en-US" w:eastAsia="ko-KR"/>
              </w:rPr>
              <w:t>(step 3b)</w:t>
            </w:r>
            <w:r w:rsidR="00811DCE">
              <w:rPr>
                <w:rFonts w:ascii="Arial" w:hAnsi="Arial"/>
                <w:lang w:val="en-US" w:eastAsia="ko-KR"/>
              </w:rPr>
              <w:t>.</w:t>
            </w:r>
          </w:p>
        </w:tc>
      </w:tr>
      <w:tr w:rsidR="00BC62AA" w14:paraId="36454483" w14:textId="77777777">
        <w:tc>
          <w:tcPr>
            <w:tcW w:w="2694" w:type="dxa"/>
            <w:gridSpan w:val="2"/>
            <w:tcBorders>
              <w:left w:val="single" w:sz="4" w:space="0" w:color="auto"/>
            </w:tcBorders>
          </w:tcPr>
          <w:p w14:paraId="36454481" w14:textId="77777777" w:rsidR="00BC62AA" w:rsidRDefault="00BC62AA">
            <w:pPr>
              <w:pStyle w:val="CRCoverPage"/>
              <w:spacing w:after="0"/>
              <w:rPr>
                <w:b/>
                <w:i/>
                <w:noProof/>
                <w:sz w:val="8"/>
                <w:szCs w:val="8"/>
              </w:rPr>
            </w:pPr>
          </w:p>
        </w:tc>
        <w:tc>
          <w:tcPr>
            <w:tcW w:w="6946" w:type="dxa"/>
            <w:gridSpan w:val="9"/>
            <w:tcBorders>
              <w:right w:val="single" w:sz="4" w:space="0" w:color="auto"/>
            </w:tcBorders>
          </w:tcPr>
          <w:p w14:paraId="36454482" w14:textId="77777777" w:rsidR="00BC62AA" w:rsidRPr="009F3320" w:rsidRDefault="00BC62AA">
            <w:pPr>
              <w:pStyle w:val="CRCoverPage"/>
              <w:spacing w:after="0"/>
              <w:rPr>
                <w:sz w:val="8"/>
                <w:szCs w:val="8"/>
                <w:lang w:val="en-US"/>
              </w:rPr>
            </w:pPr>
          </w:p>
        </w:tc>
      </w:tr>
      <w:tr w:rsidR="00BC62AA" w14:paraId="36454486" w14:textId="77777777">
        <w:tc>
          <w:tcPr>
            <w:tcW w:w="2694" w:type="dxa"/>
            <w:gridSpan w:val="2"/>
            <w:tcBorders>
              <w:left w:val="single" w:sz="4" w:space="0" w:color="auto"/>
              <w:bottom w:val="single" w:sz="4" w:space="0" w:color="auto"/>
            </w:tcBorders>
          </w:tcPr>
          <w:p w14:paraId="36454484" w14:textId="77777777" w:rsidR="00BC62AA" w:rsidRDefault="00CE5C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454485" w14:textId="6ECDF8E6" w:rsidR="00BC62AA" w:rsidRPr="009F3320" w:rsidRDefault="00811DCE" w:rsidP="0002055A">
            <w:pPr>
              <w:pStyle w:val="CRCoverPage"/>
              <w:spacing w:after="0"/>
              <w:ind w:left="100"/>
              <w:rPr>
                <w:lang w:val="en-US"/>
              </w:rPr>
            </w:pPr>
            <w:r>
              <w:rPr>
                <w:lang w:val="en-US"/>
              </w:rPr>
              <w:t xml:space="preserve">Unclear </w:t>
            </w:r>
            <w:r w:rsidR="000F38F5">
              <w:rPr>
                <w:lang w:val="en-US"/>
              </w:rPr>
              <w:t xml:space="preserve">to </w:t>
            </w:r>
            <w:r w:rsidRPr="00811DCE">
              <w:rPr>
                <w:lang w:val="en-US"/>
              </w:rPr>
              <w:t>be implemented</w:t>
            </w:r>
          </w:p>
        </w:tc>
      </w:tr>
      <w:tr w:rsidR="00BC62AA" w14:paraId="36454489" w14:textId="77777777">
        <w:tc>
          <w:tcPr>
            <w:tcW w:w="2694" w:type="dxa"/>
            <w:gridSpan w:val="2"/>
          </w:tcPr>
          <w:p w14:paraId="36454487" w14:textId="77777777" w:rsidR="00BC62AA" w:rsidRDefault="00BC62AA">
            <w:pPr>
              <w:pStyle w:val="CRCoverPage"/>
              <w:spacing w:after="0"/>
              <w:rPr>
                <w:b/>
                <w:i/>
                <w:noProof/>
                <w:sz w:val="8"/>
                <w:szCs w:val="8"/>
              </w:rPr>
            </w:pPr>
          </w:p>
        </w:tc>
        <w:tc>
          <w:tcPr>
            <w:tcW w:w="6946" w:type="dxa"/>
            <w:gridSpan w:val="9"/>
          </w:tcPr>
          <w:p w14:paraId="36454488" w14:textId="77777777" w:rsidR="00BC62AA" w:rsidRDefault="00BC62AA">
            <w:pPr>
              <w:pStyle w:val="CRCoverPage"/>
              <w:spacing w:after="0"/>
              <w:rPr>
                <w:noProof/>
                <w:sz w:val="8"/>
                <w:szCs w:val="8"/>
              </w:rPr>
            </w:pPr>
          </w:p>
        </w:tc>
      </w:tr>
      <w:tr w:rsidR="00BC62AA" w14:paraId="3645448C" w14:textId="77777777">
        <w:tc>
          <w:tcPr>
            <w:tcW w:w="2694" w:type="dxa"/>
            <w:gridSpan w:val="2"/>
            <w:tcBorders>
              <w:top w:val="single" w:sz="4" w:space="0" w:color="auto"/>
              <w:left w:val="single" w:sz="4" w:space="0" w:color="auto"/>
            </w:tcBorders>
          </w:tcPr>
          <w:p w14:paraId="3645448A" w14:textId="77777777" w:rsidR="00BC62AA" w:rsidRDefault="00CE5C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45448B" w14:textId="610C6B47" w:rsidR="00BC62AA" w:rsidRDefault="00390B5A" w:rsidP="00390B5A">
            <w:pPr>
              <w:pStyle w:val="CRCoverPage"/>
              <w:spacing w:after="0"/>
              <w:ind w:left="100"/>
              <w:rPr>
                <w:noProof/>
              </w:rPr>
            </w:pPr>
            <w:r>
              <w:rPr>
                <w:noProof/>
              </w:rPr>
              <w:t>3</w:t>
            </w:r>
            <w:r w:rsidR="00CE5C36">
              <w:rPr>
                <w:noProof/>
              </w:rPr>
              <w:t>.</w:t>
            </w:r>
            <w:r>
              <w:rPr>
                <w:noProof/>
              </w:rPr>
              <w:t>1, 3.2</w:t>
            </w:r>
            <w:r w:rsidR="00CE5C36">
              <w:rPr>
                <w:noProof/>
              </w:rPr>
              <w:t xml:space="preserve">, </w:t>
            </w:r>
            <w:r w:rsidR="00811DCE">
              <w:rPr>
                <w:lang w:val="en-US" w:eastAsia="ko-KR"/>
              </w:rPr>
              <w:t xml:space="preserve">5.2.4.1, </w:t>
            </w:r>
            <w:r w:rsidRPr="00390B5A">
              <w:rPr>
                <w:lang w:val="en-US" w:eastAsia="ko-KR"/>
              </w:rPr>
              <w:t>5.2.4.2</w:t>
            </w:r>
            <w:r>
              <w:rPr>
                <w:lang w:val="en-US" w:eastAsia="ko-KR"/>
              </w:rPr>
              <w:t xml:space="preserve">, </w:t>
            </w:r>
            <w:r w:rsidRPr="00390B5A">
              <w:rPr>
                <w:lang w:val="en-US" w:eastAsia="ko-KR"/>
              </w:rPr>
              <w:t>5.2.4.3</w:t>
            </w:r>
          </w:p>
        </w:tc>
      </w:tr>
      <w:tr w:rsidR="00BC62AA" w14:paraId="3645448F" w14:textId="77777777">
        <w:tc>
          <w:tcPr>
            <w:tcW w:w="2694" w:type="dxa"/>
            <w:gridSpan w:val="2"/>
            <w:tcBorders>
              <w:left w:val="single" w:sz="4" w:space="0" w:color="auto"/>
            </w:tcBorders>
          </w:tcPr>
          <w:p w14:paraId="3645448D" w14:textId="77777777" w:rsidR="00BC62AA" w:rsidRDefault="00BC62AA">
            <w:pPr>
              <w:pStyle w:val="CRCoverPage"/>
              <w:spacing w:after="0"/>
              <w:rPr>
                <w:b/>
                <w:i/>
                <w:noProof/>
                <w:sz w:val="8"/>
                <w:szCs w:val="8"/>
              </w:rPr>
            </w:pPr>
          </w:p>
        </w:tc>
        <w:tc>
          <w:tcPr>
            <w:tcW w:w="6946" w:type="dxa"/>
            <w:gridSpan w:val="9"/>
            <w:tcBorders>
              <w:right w:val="single" w:sz="4" w:space="0" w:color="auto"/>
            </w:tcBorders>
          </w:tcPr>
          <w:p w14:paraId="3645448E" w14:textId="77777777" w:rsidR="00BC62AA" w:rsidRDefault="00BC62AA">
            <w:pPr>
              <w:pStyle w:val="CRCoverPage"/>
              <w:spacing w:after="0"/>
              <w:rPr>
                <w:noProof/>
                <w:sz w:val="8"/>
                <w:szCs w:val="8"/>
              </w:rPr>
            </w:pPr>
          </w:p>
        </w:tc>
      </w:tr>
      <w:tr w:rsidR="00BC62AA" w14:paraId="36454495" w14:textId="77777777">
        <w:tc>
          <w:tcPr>
            <w:tcW w:w="2694" w:type="dxa"/>
            <w:gridSpan w:val="2"/>
            <w:tcBorders>
              <w:left w:val="single" w:sz="4" w:space="0" w:color="auto"/>
            </w:tcBorders>
          </w:tcPr>
          <w:p w14:paraId="36454490" w14:textId="77777777" w:rsidR="00BC62AA" w:rsidRDefault="00BC62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454491" w14:textId="77777777" w:rsidR="00BC62AA" w:rsidRDefault="00CE5C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454492" w14:textId="77777777" w:rsidR="00BC62AA" w:rsidRDefault="00CE5C36">
            <w:pPr>
              <w:pStyle w:val="CRCoverPage"/>
              <w:spacing w:after="0"/>
              <w:jc w:val="center"/>
              <w:rPr>
                <w:b/>
                <w:caps/>
                <w:noProof/>
              </w:rPr>
            </w:pPr>
            <w:r>
              <w:rPr>
                <w:b/>
                <w:caps/>
                <w:noProof/>
              </w:rPr>
              <w:t>N</w:t>
            </w:r>
          </w:p>
        </w:tc>
        <w:tc>
          <w:tcPr>
            <w:tcW w:w="2977" w:type="dxa"/>
            <w:gridSpan w:val="4"/>
          </w:tcPr>
          <w:p w14:paraId="36454493" w14:textId="77777777" w:rsidR="00BC62AA" w:rsidRDefault="00BC62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454494" w14:textId="77777777" w:rsidR="00BC62AA" w:rsidRDefault="00BC62AA">
            <w:pPr>
              <w:pStyle w:val="CRCoverPage"/>
              <w:spacing w:after="0"/>
              <w:ind w:left="99"/>
              <w:rPr>
                <w:noProof/>
              </w:rPr>
            </w:pPr>
          </w:p>
        </w:tc>
      </w:tr>
      <w:tr w:rsidR="00BC62AA" w14:paraId="3645449B" w14:textId="77777777">
        <w:tc>
          <w:tcPr>
            <w:tcW w:w="2694" w:type="dxa"/>
            <w:gridSpan w:val="2"/>
            <w:tcBorders>
              <w:left w:val="single" w:sz="4" w:space="0" w:color="auto"/>
            </w:tcBorders>
          </w:tcPr>
          <w:p w14:paraId="36454496" w14:textId="77777777" w:rsidR="00BC62AA" w:rsidRDefault="00CE5C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454497" w14:textId="77777777" w:rsidR="00BC62AA" w:rsidRDefault="00BC62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454498" w14:textId="77777777" w:rsidR="00BC62AA" w:rsidRDefault="00CE5C36">
            <w:pPr>
              <w:pStyle w:val="CRCoverPage"/>
              <w:spacing w:after="0"/>
              <w:jc w:val="center"/>
              <w:rPr>
                <w:b/>
                <w:caps/>
                <w:noProof/>
              </w:rPr>
            </w:pPr>
            <w:r>
              <w:rPr>
                <w:b/>
                <w:caps/>
                <w:noProof/>
              </w:rPr>
              <w:t>X</w:t>
            </w:r>
          </w:p>
        </w:tc>
        <w:tc>
          <w:tcPr>
            <w:tcW w:w="2977" w:type="dxa"/>
            <w:gridSpan w:val="4"/>
          </w:tcPr>
          <w:p w14:paraId="36454499" w14:textId="77777777" w:rsidR="00BC62AA" w:rsidRDefault="00CE5C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45449A" w14:textId="77777777" w:rsidR="00BC62AA" w:rsidRDefault="00CE5C36">
            <w:pPr>
              <w:pStyle w:val="CRCoverPage"/>
              <w:spacing w:after="0"/>
              <w:ind w:left="99"/>
              <w:rPr>
                <w:noProof/>
              </w:rPr>
            </w:pPr>
            <w:r>
              <w:rPr>
                <w:noProof/>
              </w:rPr>
              <w:t xml:space="preserve">TS/TR ... CR ... </w:t>
            </w:r>
          </w:p>
        </w:tc>
      </w:tr>
      <w:tr w:rsidR="00BC62AA" w14:paraId="364544A1" w14:textId="77777777">
        <w:tc>
          <w:tcPr>
            <w:tcW w:w="2694" w:type="dxa"/>
            <w:gridSpan w:val="2"/>
            <w:tcBorders>
              <w:left w:val="single" w:sz="4" w:space="0" w:color="auto"/>
            </w:tcBorders>
          </w:tcPr>
          <w:p w14:paraId="3645449C" w14:textId="77777777" w:rsidR="00BC62AA" w:rsidRDefault="00CE5C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45449D" w14:textId="77777777" w:rsidR="00BC62AA" w:rsidRDefault="00BC62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45449E" w14:textId="77777777" w:rsidR="00BC62AA" w:rsidRDefault="00CE5C36">
            <w:pPr>
              <w:pStyle w:val="CRCoverPage"/>
              <w:spacing w:after="0"/>
              <w:jc w:val="center"/>
              <w:rPr>
                <w:b/>
                <w:caps/>
                <w:noProof/>
              </w:rPr>
            </w:pPr>
            <w:r>
              <w:rPr>
                <w:b/>
                <w:caps/>
                <w:noProof/>
              </w:rPr>
              <w:t>X</w:t>
            </w:r>
          </w:p>
        </w:tc>
        <w:tc>
          <w:tcPr>
            <w:tcW w:w="2977" w:type="dxa"/>
            <w:gridSpan w:val="4"/>
          </w:tcPr>
          <w:p w14:paraId="3645449F" w14:textId="77777777" w:rsidR="00BC62AA" w:rsidRDefault="00CE5C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4544A0" w14:textId="77777777" w:rsidR="00BC62AA" w:rsidRDefault="00CE5C36">
            <w:pPr>
              <w:pStyle w:val="CRCoverPage"/>
              <w:spacing w:after="0"/>
              <w:ind w:left="99"/>
              <w:rPr>
                <w:noProof/>
              </w:rPr>
            </w:pPr>
            <w:r>
              <w:rPr>
                <w:noProof/>
              </w:rPr>
              <w:t xml:space="preserve">TS/TR ... CR ... </w:t>
            </w:r>
          </w:p>
        </w:tc>
      </w:tr>
      <w:tr w:rsidR="00BC62AA" w14:paraId="364544A7" w14:textId="77777777">
        <w:tc>
          <w:tcPr>
            <w:tcW w:w="2694" w:type="dxa"/>
            <w:gridSpan w:val="2"/>
            <w:tcBorders>
              <w:left w:val="single" w:sz="4" w:space="0" w:color="auto"/>
            </w:tcBorders>
          </w:tcPr>
          <w:p w14:paraId="364544A2" w14:textId="77777777" w:rsidR="00BC62AA" w:rsidRDefault="00CE5C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4544A3" w14:textId="77777777" w:rsidR="00BC62AA" w:rsidRDefault="00BC62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4544A4" w14:textId="77777777" w:rsidR="00BC62AA" w:rsidRDefault="00CE5C36">
            <w:pPr>
              <w:pStyle w:val="CRCoverPage"/>
              <w:spacing w:after="0"/>
              <w:jc w:val="center"/>
              <w:rPr>
                <w:b/>
                <w:caps/>
                <w:noProof/>
              </w:rPr>
            </w:pPr>
            <w:r>
              <w:rPr>
                <w:b/>
                <w:caps/>
                <w:noProof/>
              </w:rPr>
              <w:t>X</w:t>
            </w:r>
          </w:p>
        </w:tc>
        <w:tc>
          <w:tcPr>
            <w:tcW w:w="2977" w:type="dxa"/>
            <w:gridSpan w:val="4"/>
          </w:tcPr>
          <w:p w14:paraId="364544A5" w14:textId="77777777" w:rsidR="00BC62AA" w:rsidRDefault="00CE5C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4544A6" w14:textId="77777777" w:rsidR="00BC62AA" w:rsidRDefault="00CE5C36">
            <w:pPr>
              <w:pStyle w:val="CRCoverPage"/>
              <w:spacing w:after="0"/>
              <w:ind w:left="99"/>
              <w:rPr>
                <w:noProof/>
              </w:rPr>
            </w:pPr>
            <w:r>
              <w:rPr>
                <w:noProof/>
              </w:rPr>
              <w:t xml:space="preserve">TS/TR ... CR ... </w:t>
            </w:r>
          </w:p>
        </w:tc>
      </w:tr>
      <w:tr w:rsidR="00BC62AA" w14:paraId="364544AA" w14:textId="77777777">
        <w:tc>
          <w:tcPr>
            <w:tcW w:w="2694" w:type="dxa"/>
            <w:gridSpan w:val="2"/>
            <w:tcBorders>
              <w:left w:val="single" w:sz="4" w:space="0" w:color="auto"/>
            </w:tcBorders>
          </w:tcPr>
          <w:p w14:paraId="364544A8" w14:textId="77777777" w:rsidR="00BC62AA" w:rsidRDefault="00BC62AA">
            <w:pPr>
              <w:pStyle w:val="CRCoverPage"/>
              <w:spacing w:after="0"/>
              <w:rPr>
                <w:b/>
                <w:i/>
                <w:noProof/>
              </w:rPr>
            </w:pPr>
          </w:p>
        </w:tc>
        <w:tc>
          <w:tcPr>
            <w:tcW w:w="6946" w:type="dxa"/>
            <w:gridSpan w:val="9"/>
            <w:tcBorders>
              <w:right w:val="single" w:sz="4" w:space="0" w:color="auto"/>
            </w:tcBorders>
          </w:tcPr>
          <w:p w14:paraId="364544A9" w14:textId="77777777" w:rsidR="00BC62AA" w:rsidRDefault="00BC62AA">
            <w:pPr>
              <w:pStyle w:val="CRCoverPage"/>
              <w:spacing w:after="0"/>
              <w:rPr>
                <w:noProof/>
              </w:rPr>
            </w:pPr>
          </w:p>
        </w:tc>
      </w:tr>
      <w:tr w:rsidR="00BC62AA" w14:paraId="364544AD" w14:textId="77777777">
        <w:tc>
          <w:tcPr>
            <w:tcW w:w="2694" w:type="dxa"/>
            <w:gridSpan w:val="2"/>
            <w:tcBorders>
              <w:left w:val="single" w:sz="4" w:space="0" w:color="auto"/>
              <w:bottom w:val="single" w:sz="4" w:space="0" w:color="auto"/>
            </w:tcBorders>
          </w:tcPr>
          <w:p w14:paraId="364544AB" w14:textId="77777777" w:rsidR="00BC62AA" w:rsidRDefault="00CE5C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4544AC" w14:textId="77777777" w:rsidR="00BC62AA" w:rsidRDefault="00BC62AA">
            <w:pPr>
              <w:pStyle w:val="CRCoverPage"/>
              <w:spacing w:after="0"/>
              <w:ind w:left="100"/>
              <w:rPr>
                <w:noProof/>
              </w:rPr>
            </w:pPr>
          </w:p>
        </w:tc>
      </w:tr>
      <w:tr w:rsidR="00BC62AA" w14:paraId="364544B0" w14:textId="77777777">
        <w:tc>
          <w:tcPr>
            <w:tcW w:w="2694" w:type="dxa"/>
            <w:gridSpan w:val="2"/>
            <w:tcBorders>
              <w:top w:val="single" w:sz="4" w:space="0" w:color="auto"/>
              <w:bottom w:val="single" w:sz="4" w:space="0" w:color="auto"/>
            </w:tcBorders>
          </w:tcPr>
          <w:p w14:paraId="364544AE" w14:textId="77777777" w:rsidR="00BC62AA" w:rsidRDefault="00BC62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4544AF" w14:textId="77777777" w:rsidR="00BC62AA" w:rsidRDefault="00BC62AA">
            <w:pPr>
              <w:pStyle w:val="CRCoverPage"/>
              <w:spacing w:after="0"/>
              <w:ind w:left="100"/>
              <w:rPr>
                <w:noProof/>
                <w:sz w:val="8"/>
                <w:szCs w:val="8"/>
              </w:rPr>
            </w:pPr>
          </w:p>
        </w:tc>
      </w:tr>
      <w:tr w:rsidR="00BC62AA" w14:paraId="364544B3" w14:textId="77777777">
        <w:tc>
          <w:tcPr>
            <w:tcW w:w="2694" w:type="dxa"/>
            <w:gridSpan w:val="2"/>
            <w:tcBorders>
              <w:top w:val="single" w:sz="4" w:space="0" w:color="auto"/>
              <w:left w:val="single" w:sz="4" w:space="0" w:color="auto"/>
              <w:bottom w:val="single" w:sz="4" w:space="0" w:color="auto"/>
            </w:tcBorders>
          </w:tcPr>
          <w:p w14:paraId="364544B1" w14:textId="77777777" w:rsidR="00BC62AA" w:rsidRDefault="00CE5C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4544B2" w14:textId="77777777" w:rsidR="00BC62AA" w:rsidRDefault="00BC62AA">
            <w:pPr>
              <w:pStyle w:val="CRCoverPage"/>
              <w:spacing w:after="0"/>
              <w:ind w:left="100"/>
              <w:rPr>
                <w:noProof/>
              </w:rPr>
            </w:pPr>
          </w:p>
        </w:tc>
      </w:tr>
    </w:tbl>
    <w:p w14:paraId="364544B4" w14:textId="77777777" w:rsidR="00BC62AA" w:rsidRDefault="00CE5C36">
      <w:pPr>
        <w:pStyle w:val="4"/>
        <w:jc w:val="center"/>
        <w:rPr>
          <w:b/>
          <w:bCs/>
          <w:color w:val="FF0000"/>
          <w:sz w:val="28"/>
          <w:szCs w:val="22"/>
        </w:rPr>
      </w:pPr>
      <w:bookmarkStart w:id="3" w:name="_Toc83205945"/>
      <w:r>
        <w:rPr>
          <w:b/>
          <w:bCs/>
          <w:color w:val="FF0000"/>
          <w:sz w:val="28"/>
          <w:szCs w:val="22"/>
        </w:rPr>
        <w:lastRenderedPageBreak/>
        <w:t>*** First change *****</w:t>
      </w:r>
    </w:p>
    <w:p w14:paraId="33C60E94" w14:textId="77777777" w:rsidR="00D83395" w:rsidRPr="00CA32B7" w:rsidRDefault="00D83395" w:rsidP="00D83395">
      <w:pPr>
        <w:pStyle w:val="2"/>
      </w:pPr>
      <w:bookmarkStart w:id="4" w:name="_Toc435670427"/>
      <w:bookmarkStart w:id="5" w:name="_Toc64385447"/>
      <w:bookmarkStart w:id="6" w:name="_Toc64529597"/>
      <w:bookmarkStart w:id="7" w:name="_Toc83205924"/>
      <w:bookmarkStart w:id="8" w:name="_Toc21087533"/>
      <w:bookmarkStart w:id="9" w:name="_Toc23326066"/>
      <w:bookmarkStart w:id="10" w:name="_Toc25934656"/>
      <w:bookmarkStart w:id="11" w:name="_Toc26337036"/>
      <w:bookmarkStart w:id="12" w:name="_Toc31114283"/>
      <w:bookmarkStart w:id="13" w:name="_Toc43392558"/>
      <w:bookmarkStart w:id="14" w:name="_Toc43475354"/>
      <w:bookmarkStart w:id="15" w:name="_Toc50558958"/>
      <w:bookmarkStart w:id="16" w:name="_Toc54940313"/>
      <w:bookmarkStart w:id="17" w:name="_Toc54952028"/>
      <w:bookmarkStart w:id="18" w:name="_Toc57233476"/>
      <w:bookmarkEnd w:id="3"/>
      <w:r w:rsidRPr="00CA32B7">
        <w:t>3.1</w:t>
      </w:r>
      <w:r w:rsidRPr="00CA32B7">
        <w:tab/>
        <w:t>Definitions</w:t>
      </w:r>
      <w:bookmarkEnd w:id="4"/>
      <w:bookmarkEnd w:id="5"/>
      <w:bookmarkEnd w:id="6"/>
      <w:bookmarkEnd w:id="7"/>
    </w:p>
    <w:p w14:paraId="502A0C72" w14:textId="77777777" w:rsidR="00D83395" w:rsidRPr="00CA32B7" w:rsidRDefault="00D83395" w:rsidP="00D83395">
      <w:r w:rsidRPr="00CA32B7">
        <w:t>For the purposes of the present document, the terms and definitions given in TR</w:t>
      </w:r>
      <w:r>
        <w:t> </w:t>
      </w:r>
      <w:r w:rsidRPr="00CA32B7">
        <w:t>21.905</w:t>
      </w:r>
      <w:r>
        <w:t> </w:t>
      </w:r>
      <w:r w:rsidRPr="00CA32B7">
        <w:t>[1] and the following apply. A term defined in the present document takes precedence over the definition of the same term, if any, in TR</w:t>
      </w:r>
      <w:r>
        <w:t> </w:t>
      </w:r>
      <w:r w:rsidRPr="00CA32B7">
        <w:t>21.905</w:t>
      </w:r>
      <w:r>
        <w:t> </w:t>
      </w:r>
      <w:r w:rsidRPr="00CA32B7">
        <w:t>[1] or TS</w:t>
      </w:r>
      <w:r>
        <w:t> </w:t>
      </w:r>
      <w:r w:rsidRPr="00CA32B7">
        <w:t>23.501</w:t>
      </w:r>
      <w:r>
        <w:t> </w:t>
      </w:r>
      <w:r w:rsidRPr="00CA32B7">
        <w:t>[2].</w:t>
      </w:r>
    </w:p>
    <w:p w14:paraId="782C5298" w14:textId="77777777" w:rsidR="00D83395" w:rsidRPr="00CA32B7" w:rsidRDefault="00D83395" w:rsidP="00D83395">
      <w:bookmarkStart w:id="19" w:name="_Toc21087535"/>
      <w:bookmarkStart w:id="20" w:name="_Toc23326068"/>
      <w:bookmarkStart w:id="21" w:name="_Toc25934658"/>
      <w:bookmarkStart w:id="22" w:name="_Toc26337038"/>
      <w:bookmarkStart w:id="23" w:name="_Toc31114285"/>
      <w:bookmarkStart w:id="24" w:name="_Toc43392559"/>
      <w:bookmarkStart w:id="25" w:name="_Toc43475355"/>
      <w:bookmarkStart w:id="26" w:name="_Toc50558959"/>
      <w:bookmarkStart w:id="27" w:name="_Toc54940314"/>
      <w:bookmarkStart w:id="28" w:name="_Toc54952029"/>
      <w:bookmarkStart w:id="29" w:name="_Toc57233477"/>
      <w:bookmarkEnd w:id="8"/>
      <w:bookmarkEnd w:id="9"/>
      <w:bookmarkEnd w:id="10"/>
      <w:bookmarkEnd w:id="11"/>
      <w:bookmarkEnd w:id="12"/>
      <w:bookmarkEnd w:id="13"/>
      <w:bookmarkEnd w:id="14"/>
      <w:bookmarkEnd w:id="15"/>
      <w:bookmarkEnd w:id="16"/>
      <w:bookmarkEnd w:id="17"/>
      <w:bookmarkEnd w:id="18"/>
      <w:r w:rsidRPr="00CA32B7">
        <w:rPr>
          <w:b/>
          <w:bCs/>
        </w:rPr>
        <w:t>3GPP UAV ID:</w:t>
      </w:r>
      <w:r w:rsidRPr="00CA32B7">
        <w:t xml:space="preserve"> Identifier assigned by the 3GPP system and used by external AF (e.g. USS) to identify the UAV. GPSI is used as the 3GPP UAV ID.</w:t>
      </w:r>
    </w:p>
    <w:p w14:paraId="5769819C" w14:textId="77777777" w:rsidR="00D83395" w:rsidRPr="00CA32B7" w:rsidRDefault="00D83395" w:rsidP="00D83395">
      <w:r w:rsidRPr="00CA32B7">
        <w:rPr>
          <w:b/>
          <w:bCs/>
        </w:rPr>
        <w:t>Broadcast Remote ID:</w:t>
      </w:r>
      <w:r w:rsidRPr="00CA32B7">
        <w:t xml:space="preserve"> The capability of providing Remote Identification and Tracking over broadcast radio links.</w:t>
      </w:r>
    </w:p>
    <w:p w14:paraId="059E2933" w14:textId="77777777" w:rsidR="00D83395" w:rsidRPr="00CA32B7" w:rsidRDefault="00D83395" w:rsidP="00D83395">
      <w:pPr>
        <w:pStyle w:val="NO"/>
      </w:pPr>
      <w:r w:rsidRPr="00CA32B7">
        <w:t>NOTE</w:t>
      </w:r>
      <w:r>
        <w:t> 1</w:t>
      </w:r>
      <w:r w:rsidRPr="00CA32B7">
        <w:t>:</w:t>
      </w:r>
      <w:r w:rsidRPr="00CA32B7">
        <w:tab/>
        <w:t>In the scope of this release, the radio link for Broadcast Remote ID is assumed to utilize radio technologies outside the scope of 3GPP.</w:t>
      </w:r>
    </w:p>
    <w:p w14:paraId="1F9F2FBE" w14:textId="77777777" w:rsidR="00D83395" w:rsidRPr="00CA32B7" w:rsidRDefault="00D83395" w:rsidP="00D83395">
      <w:r w:rsidRPr="00CA32B7">
        <w:rPr>
          <w:b/>
          <w:bCs/>
        </w:rPr>
        <w:t>CAA (Civil Aviation Administration)-Level UAV Identity:</w:t>
      </w:r>
      <w:r w:rsidRPr="00CA32B7">
        <w:t xml:space="preserve"> a UAV identity assigned by USS/UTM, and uniquely identifies a UAV at least within the scope of a USS.</w:t>
      </w:r>
    </w:p>
    <w:p w14:paraId="38F757ED" w14:textId="77777777" w:rsidR="00D83395" w:rsidRPr="00CA32B7" w:rsidRDefault="00D83395" w:rsidP="00D83395">
      <w:r w:rsidRPr="00CA32B7">
        <w:rPr>
          <w:b/>
          <w:bCs/>
        </w:rPr>
        <w:t>Command and Control (C2) Communication:</w:t>
      </w:r>
      <w:r w:rsidRPr="00CA32B7">
        <w:t xml:space="preserve"> the user plane link to deliver messages with information of command and control for UAV operation from a UAV controller or a UTM to a UAV or to report telemetry data from a UAV to its UAV controller or a UTM.</w:t>
      </w:r>
    </w:p>
    <w:p w14:paraId="03F4F904" w14:textId="77777777" w:rsidR="00D83395" w:rsidRPr="00CA32B7" w:rsidRDefault="00D83395" w:rsidP="00D83395">
      <w:r>
        <w:rPr>
          <w:b/>
          <w:bCs/>
        </w:rPr>
        <w:t xml:space="preserve">C2 Aviation Payload: </w:t>
      </w:r>
      <w:r w:rsidRPr="00CA32B7">
        <w:t>Contains application layer information exchanged between the UAS and the USS</w:t>
      </w:r>
      <w:r>
        <w:t xml:space="preserve"> containing UAV pairing and/or flight authorization information</w:t>
      </w:r>
      <w:r w:rsidRPr="00CA32B7">
        <w:t xml:space="preserve"> that is transparent to the 3GPP System</w:t>
      </w:r>
      <w:r>
        <w:t>.</w:t>
      </w:r>
    </w:p>
    <w:p w14:paraId="6801C0BA" w14:textId="77777777" w:rsidR="00D83395" w:rsidRPr="00CA32B7" w:rsidRDefault="00D83395" w:rsidP="00D83395">
      <w:r w:rsidRPr="00CA32B7">
        <w:rPr>
          <w:b/>
          <w:bCs/>
        </w:rPr>
        <w:t>Networked UAV Controller:</w:t>
      </w:r>
      <w:r w:rsidRPr="00CA32B7">
        <w:t xml:space="preserve"> a UAV Controller connected to the 3GPP network and connected to the UAV via a 3GPP network.</w:t>
      </w:r>
    </w:p>
    <w:p w14:paraId="264B9B34" w14:textId="77777777" w:rsidR="00D83395" w:rsidRPr="00CA32B7" w:rsidRDefault="00D83395" w:rsidP="00D83395">
      <w:r w:rsidRPr="00CA32B7">
        <w:rPr>
          <w:b/>
          <w:bCs/>
        </w:rPr>
        <w:t>Non-Networked UAV Controller:</w:t>
      </w:r>
      <w:r w:rsidRPr="00CA32B7">
        <w:t xml:space="preserve"> a UAV Controller not connected to the 3GPP network and connected to UAV via a transport outside the scope of 3GPP, e.g. internet connectivity or direct wireless communication over a technology outside the scope of 3GPP.</w:t>
      </w:r>
    </w:p>
    <w:p w14:paraId="3D8DE87E" w14:textId="68BE6A51" w:rsidR="00D83395" w:rsidRPr="00CA32B7" w:rsidDel="00390B5A" w:rsidRDefault="00D83395" w:rsidP="00D83395">
      <w:pPr>
        <w:rPr>
          <w:del w:id="30" w:author="user9" w:date="2021-11-05T21:16:00Z"/>
        </w:rPr>
      </w:pPr>
      <w:del w:id="31" w:author="user9" w:date="2021-11-05T21:16:00Z">
        <w:r w:rsidRPr="00CA32B7" w:rsidDel="00390B5A">
          <w:rPr>
            <w:b/>
            <w:bCs/>
          </w:rPr>
          <w:delText>Networked Remote ID:</w:delText>
        </w:r>
        <w:r w:rsidRPr="00CA32B7" w:rsidDel="00390B5A">
          <w:delText xml:space="preserve"> The capability of providing Remote Identification and Tracking to a USS over 3GPP network.</w:delText>
        </w:r>
      </w:del>
    </w:p>
    <w:p w14:paraId="081CF202" w14:textId="77777777" w:rsidR="00D83395" w:rsidRPr="00CA32B7" w:rsidRDefault="00D83395" w:rsidP="00D83395">
      <w:r w:rsidRPr="00CA32B7">
        <w:rPr>
          <w:b/>
          <w:bCs/>
        </w:rPr>
        <w:t>Remote Identification (Remote ID) of UAS:</w:t>
      </w:r>
      <w:r w:rsidRPr="00CA32B7">
        <w:t xml:space="preserve"> The ability of a UAS in flight to provide identification and tracking information that can be received by other parties, to facilitate advanced operations for the UAS (such as Beyond Visual Line of Sight operations as well as operations over people), assist regulatory agencies, air traffic management agencies, law enforcement, and security agencies when a UAS appears to be flying in an unsafe manner or where the UAS is not allowed to fly. The Remote ID information payload may include Serial Number or Session ID assigned to the UAV, location of the ground-station controller, emergency status indication, etc.</w:t>
      </w:r>
    </w:p>
    <w:p w14:paraId="597CEE19" w14:textId="77777777" w:rsidR="00D83395" w:rsidRPr="00CA32B7" w:rsidRDefault="00D83395" w:rsidP="00D83395">
      <w:r w:rsidRPr="00CA32B7">
        <w:rPr>
          <w:b/>
          <w:bCs/>
        </w:rPr>
        <w:t>Third Party Authorized Entity:</w:t>
      </w:r>
      <w:r w:rsidRPr="00CA32B7">
        <w:t xml:space="preserve"> is either a privileged Networked UAV Controller, or a privileged Non-Networked UAV Controller, or another entity which gets information on sets of UAV controllers and UAVs from the 3GPP network, and may be connected to the UAV via the Internet; it may be authorized by the UTM to interface with sets of UAV(s).</w:t>
      </w:r>
    </w:p>
    <w:p w14:paraId="28C717D7" w14:textId="77777777" w:rsidR="00D83395" w:rsidRPr="00CA32B7" w:rsidRDefault="00D83395" w:rsidP="00D83395">
      <w:r w:rsidRPr="00CA32B7">
        <w:rPr>
          <w:b/>
          <w:bCs/>
        </w:rPr>
        <w:t>UAS NF:</w:t>
      </w:r>
      <w:r w:rsidRPr="00CA32B7">
        <w:t xml:space="preserve"> a 3GPP UAS Network Function for support of aerial functionality related to UAV identification, authentication/authorization and tracking, and to support Remote Identification.</w:t>
      </w:r>
    </w:p>
    <w:p w14:paraId="78EA5603" w14:textId="77777777" w:rsidR="00D83395" w:rsidRPr="00CA32B7" w:rsidRDefault="00D83395" w:rsidP="00D83395">
      <w:r w:rsidRPr="00CA32B7">
        <w:rPr>
          <w:b/>
          <w:bCs/>
        </w:rPr>
        <w:t>UAS Service Supplier (USS):</w:t>
      </w:r>
      <w:r w:rsidRPr="00CA32B7">
        <w:t xml:space="preserve"> An entity that provides services to support the safe and efficient use of airspace by providing services to the operator / pilot of a UAS in meeting UTM operational requirements. A USS can provide any subset of functionality to meet the provider's business objectives (e.g. UTM, Remote Identification). In the scope of this specification, the term USS refers to both USS and USS/UTM.</w:t>
      </w:r>
    </w:p>
    <w:p w14:paraId="50F2B929" w14:textId="77777777" w:rsidR="00D83395" w:rsidRPr="00CA32B7" w:rsidRDefault="00D83395" w:rsidP="00D83395">
      <w:r w:rsidRPr="00CA32B7">
        <w:rPr>
          <w:b/>
          <w:bCs/>
        </w:rPr>
        <w:t>UAS Traffic Management (UTM):</w:t>
      </w:r>
      <w:r w:rsidRPr="00CA32B7">
        <w:t xml:space="preserve"> a system that can safely and efficiently integrate the flying UAV along with other airspace users. It provides a set of functions and services for managing a range of autonomous vehicle operations (e.g. authenticating UAV, authorizing UAS services, managing UAS policies, and controlling UAV traffics in the airspace).</w:t>
      </w:r>
    </w:p>
    <w:p w14:paraId="0AB62E58" w14:textId="77777777" w:rsidR="00D83395" w:rsidRPr="00CA32B7" w:rsidRDefault="00D83395" w:rsidP="00D83395">
      <w:r w:rsidRPr="00CA32B7">
        <w:rPr>
          <w:b/>
          <w:bCs/>
        </w:rPr>
        <w:t>UAV controller:</w:t>
      </w:r>
      <w:r w:rsidRPr="00CA32B7">
        <w:t xml:space="preserve"> The UAV controller of a UAS enables a drone pilot to control an UAV.</w:t>
      </w:r>
    </w:p>
    <w:p w14:paraId="0A1C8E49" w14:textId="77777777" w:rsidR="00D83395" w:rsidRPr="00CA32B7" w:rsidRDefault="00D83395" w:rsidP="00D83395">
      <w:r w:rsidRPr="00CA32B7">
        <w:rPr>
          <w:b/>
          <w:bCs/>
        </w:rPr>
        <w:t>UAV operator:</w:t>
      </w:r>
      <w:r w:rsidRPr="00CA32B7">
        <w:t xml:space="preserve"> the entity owning and operating a UAV.</w:t>
      </w:r>
    </w:p>
    <w:p w14:paraId="048B2F5C" w14:textId="77777777" w:rsidR="00D83395" w:rsidRPr="00BE0410" w:rsidRDefault="00D83395" w:rsidP="00D83395">
      <w:r w:rsidRPr="00270E63">
        <w:rPr>
          <w:b/>
          <w:bCs/>
        </w:rPr>
        <w:t xml:space="preserve">UAS Container: </w:t>
      </w:r>
      <w:r w:rsidRPr="00BE0410">
        <w:t>A transparent container to the 3GPP system that includes UUAA Aviation and/or C2 Aviation Payloads</w:t>
      </w:r>
      <w:r>
        <w:t>.</w:t>
      </w:r>
    </w:p>
    <w:p w14:paraId="6AA48FAC" w14:textId="77777777" w:rsidR="00D83395" w:rsidRPr="00CA32B7" w:rsidRDefault="00D83395" w:rsidP="00D83395">
      <w:r w:rsidRPr="00CA32B7">
        <w:rPr>
          <w:b/>
          <w:bCs/>
        </w:rPr>
        <w:lastRenderedPageBreak/>
        <w:t>UAS Services:</w:t>
      </w:r>
      <w:r w:rsidRPr="00CA32B7">
        <w:t xml:space="preserve"> refers to establishment of connectivity for a UAS for communication with USS, for C2, for remote identification, and for UAV location and tracking.</w:t>
      </w:r>
    </w:p>
    <w:p w14:paraId="46289C9D" w14:textId="77777777" w:rsidR="00D83395" w:rsidRPr="0015279F" w:rsidRDefault="00D83395" w:rsidP="00D83395">
      <w:pPr>
        <w:rPr>
          <w:bCs/>
          <w:lang w:eastAsia="zh-CN"/>
        </w:rPr>
      </w:pPr>
      <w:r w:rsidRPr="0015279F">
        <w:rPr>
          <w:rFonts w:hint="eastAsia"/>
          <w:b/>
          <w:bCs/>
          <w:lang w:eastAsia="zh-CN"/>
        </w:rPr>
        <w:t>U</w:t>
      </w:r>
      <w:r w:rsidRPr="0015279F">
        <w:rPr>
          <w:b/>
          <w:bCs/>
          <w:lang w:eastAsia="zh-CN"/>
        </w:rPr>
        <w:t xml:space="preserve">SS communication: </w:t>
      </w:r>
      <w:r w:rsidRPr="0015279F">
        <w:rPr>
          <w:bCs/>
          <w:lang w:eastAsia="zh-CN"/>
        </w:rPr>
        <w:t>A communication between a UAV and a USS other than C2 communication, by means of user plane data transmission for some UAS Services.</w:t>
      </w:r>
    </w:p>
    <w:p w14:paraId="1F0D18CA" w14:textId="77777777" w:rsidR="00D83395" w:rsidRPr="0015279F" w:rsidRDefault="00D83395" w:rsidP="00D83395">
      <w:pPr>
        <w:pStyle w:val="NO"/>
      </w:pPr>
      <w:r w:rsidRPr="0015279F">
        <w:t>NOTE</w:t>
      </w:r>
      <w:r>
        <w:t> 2</w:t>
      </w:r>
      <w:r w:rsidRPr="0015279F">
        <w:t>:</w:t>
      </w:r>
      <w:r w:rsidRPr="0015279F">
        <w:tab/>
        <w:t>The PDU session/PDN connection for C2 communication and the PDU session/PDN connection for USS communication can be common or separate.</w:t>
      </w:r>
    </w:p>
    <w:p w14:paraId="547CCA7C" w14:textId="77777777" w:rsidR="00D83395" w:rsidRPr="0079242B" w:rsidRDefault="00D83395" w:rsidP="00D83395">
      <w:r w:rsidRPr="00E31E52">
        <w:rPr>
          <w:b/>
          <w:bCs/>
          <w:lang w:val="en-US"/>
        </w:rPr>
        <w:t>UUAA Authorization Payload</w:t>
      </w:r>
      <w:r>
        <w:rPr>
          <w:lang w:val="en-US"/>
        </w:rPr>
        <w:t xml:space="preserve">: </w:t>
      </w:r>
      <w:r w:rsidRPr="0079242B">
        <w:t xml:space="preserve">Contains </w:t>
      </w:r>
      <w:r w:rsidRPr="0079242B">
        <w:rPr>
          <w:lang w:val="en-US"/>
        </w:rPr>
        <w:t xml:space="preserve">application layer information </w:t>
      </w:r>
      <w:r>
        <w:rPr>
          <w:lang w:val="en-US"/>
        </w:rPr>
        <w:t xml:space="preserve">optionally including UUAA result for UAV consumption provided by the USS to the UAS which </w:t>
      </w:r>
      <w:r w:rsidRPr="0079242B">
        <w:rPr>
          <w:lang w:val="en-US"/>
        </w:rPr>
        <w:t>is transparent to the 3GPP System</w:t>
      </w:r>
      <w:r>
        <w:rPr>
          <w:lang w:val="en-US"/>
        </w:rPr>
        <w:t>.</w:t>
      </w:r>
    </w:p>
    <w:p w14:paraId="5270CD5D" w14:textId="77777777" w:rsidR="00D83395" w:rsidRPr="00CA32B7" w:rsidRDefault="00D83395" w:rsidP="00D83395">
      <w:r w:rsidRPr="00CA32B7">
        <w:rPr>
          <w:b/>
          <w:bCs/>
        </w:rPr>
        <w:t>UUAA Aviation Payload:</w:t>
      </w:r>
      <w:r w:rsidRPr="00CA32B7">
        <w:t xml:space="preserve"> Contains application layer information </w:t>
      </w:r>
      <w:r>
        <w:t xml:space="preserve">provided by the UAS to USS </w:t>
      </w:r>
      <w:r w:rsidRPr="00CA32B7">
        <w:t>and is transparent to the 3GPP System</w:t>
      </w:r>
    </w:p>
    <w:p w14:paraId="4C834C37" w14:textId="77777777" w:rsidR="00D83395" w:rsidRPr="00CA32B7" w:rsidRDefault="00D83395" w:rsidP="00D83395">
      <w:proofErr w:type="spellStart"/>
      <w:r w:rsidRPr="00CA32B7">
        <w:rPr>
          <w:b/>
          <w:bCs/>
        </w:rPr>
        <w:t>Uncrewed</w:t>
      </w:r>
      <w:proofErr w:type="spellEnd"/>
      <w:r w:rsidRPr="00CA32B7">
        <w:rPr>
          <w:b/>
          <w:bCs/>
        </w:rPr>
        <w:t xml:space="preserve"> Aerial System (UAS):</w:t>
      </w:r>
      <w:r w:rsidRPr="00CA32B7">
        <w:t xml:space="preserve"> Composed of </w:t>
      </w:r>
      <w:proofErr w:type="spellStart"/>
      <w:r w:rsidRPr="00CA32B7">
        <w:t>Uncrewed</w:t>
      </w:r>
      <w:proofErr w:type="spellEnd"/>
      <w:r w:rsidRPr="00CA32B7">
        <w:t xml:space="preserve"> Aerial Vehicle (UAV) and related functionality, including command and control (C2) links between the UAV and the control station, the UAV and the network, and for remote identification. An UAS may comprise of a UAV and a UAV controller.</w:t>
      </w:r>
    </w:p>
    <w:p w14:paraId="640FB53E" w14:textId="77777777" w:rsidR="00D83395" w:rsidRPr="00CA32B7" w:rsidRDefault="00D83395" w:rsidP="00D83395">
      <w:r w:rsidRPr="00B22550">
        <w:rPr>
          <w:b/>
          <w:bCs/>
        </w:rPr>
        <w:t>Unknown UAVs</w:t>
      </w:r>
      <w:r>
        <w:t xml:space="preserve">: </w:t>
      </w:r>
      <w:r>
        <w:rPr>
          <w:lang w:eastAsia="zh-CN"/>
        </w:rPr>
        <w:t>A</w:t>
      </w:r>
      <w:r w:rsidRPr="00E6697D">
        <w:rPr>
          <w:lang w:eastAsia="zh-CN"/>
        </w:rPr>
        <w:t xml:space="preserve"> list of the UAVs </w:t>
      </w:r>
      <w:r>
        <w:rPr>
          <w:lang w:eastAsia="zh-CN"/>
        </w:rPr>
        <w:t xml:space="preserve">to be identified </w:t>
      </w:r>
      <w:r w:rsidRPr="00E6697D">
        <w:rPr>
          <w:lang w:eastAsia="zh-CN"/>
        </w:rPr>
        <w:t xml:space="preserve">in the target area and </w:t>
      </w:r>
      <w:r w:rsidRPr="00BB2011">
        <w:rPr>
          <w:lang w:eastAsia="zh-CN"/>
        </w:rPr>
        <w:t>served by the PLMN</w:t>
      </w:r>
      <w:r>
        <w:rPr>
          <w:lang w:eastAsia="zh-CN"/>
        </w:rPr>
        <w:t xml:space="preserve"> as the result of the UAV tracking requested by USS/UTM.</w:t>
      </w:r>
    </w:p>
    <w:p w14:paraId="49A8EE81" w14:textId="77777777" w:rsidR="00D83395" w:rsidRPr="00CA32B7" w:rsidRDefault="00D83395" w:rsidP="00D83395">
      <w:r w:rsidRPr="00CA32B7">
        <w:rPr>
          <w:b/>
          <w:bCs/>
        </w:rPr>
        <w:t>UUAA:</w:t>
      </w:r>
      <w:r w:rsidRPr="00CA32B7">
        <w:t xml:space="preserve"> UAV USS authentication and authorization procedure of the UAV to ensure that the UAV has successfully registered with a USS and has therefore been authorized for operations by the USS. An UAV is authenticated and authorized by USS via a UUAA procedure with the support of the 3GPP system before connectivity for UAS services is enabled.</w:t>
      </w:r>
    </w:p>
    <w:p w14:paraId="70D2A2AD" w14:textId="77777777" w:rsidR="00D83395" w:rsidRPr="00CA32B7" w:rsidRDefault="00D83395" w:rsidP="00D83395">
      <w:r w:rsidRPr="00CA32B7">
        <w:rPr>
          <w:b/>
          <w:bCs/>
        </w:rPr>
        <w:t>UUAA-MM:</w:t>
      </w:r>
      <w:r w:rsidRPr="00CA32B7">
        <w:t xml:space="preserve"> the UUAA procedure optionally performed during registration to a 5GS.</w:t>
      </w:r>
    </w:p>
    <w:p w14:paraId="5BB7C28E" w14:textId="77777777" w:rsidR="00D83395" w:rsidRPr="00CA32B7" w:rsidRDefault="00D83395" w:rsidP="00D83395">
      <w:r w:rsidRPr="00CA32B7">
        <w:rPr>
          <w:b/>
          <w:bCs/>
        </w:rPr>
        <w:t>UUAA-SM:</w:t>
      </w:r>
      <w:r w:rsidRPr="00CA32B7">
        <w:t xml:space="preserve"> the UUAA procedure optionally performed (when UUAA-MM is not performed) during the establishment of a PDU session, and performed during the establishment of a PDN connection.</w:t>
      </w:r>
    </w:p>
    <w:p w14:paraId="33AF973B" w14:textId="77777777" w:rsidR="00D83395" w:rsidRPr="00CA32B7" w:rsidRDefault="00D83395" w:rsidP="00D83395">
      <w:pPr>
        <w:pStyle w:val="2"/>
      </w:pPr>
      <w:bookmarkStart w:id="32" w:name="_Toc83205925"/>
      <w:r w:rsidRPr="00CA32B7">
        <w:t>3.2</w:t>
      </w:r>
      <w:r w:rsidRPr="00CA32B7">
        <w:tab/>
        <w:t>Abbreviations</w:t>
      </w:r>
      <w:bookmarkEnd w:id="19"/>
      <w:bookmarkEnd w:id="20"/>
      <w:bookmarkEnd w:id="21"/>
      <w:bookmarkEnd w:id="22"/>
      <w:bookmarkEnd w:id="23"/>
      <w:bookmarkEnd w:id="24"/>
      <w:bookmarkEnd w:id="25"/>
      <w:bookmarkEnd w:id="26"/>
      <w:bookmarkEnd w:id="27"/>
      <w:bookmarkEnd w:id="28"/>
      <w:bookmarkEnd w:id="29"/>
      <w:bookmarkEnd w:id="32"/>
    </w:p>
    <w:p w14:paraId="72497D82" w14:textId="77777777" w:rsidR="00D83395" w:rsidRPr="00CA32B7" w:rsidRDefault="00D83395" w:rsidP="00D83395">
      <w:pPr>
        <w:keepNext/>
      </w:pPr>
      <w:r w:rsidRPr="00CA32B7">
        <w:t>For the purposes of the present document, the abbreviations given in TR</w:t>
      </w:r>
      <w:r>
        <w:t> </w:t>
      </w:r>
      <w:r w:rsidRPr="00CA32B7">
        <w:t>21.905</w:t>
      </w:r>
      <w:r>
        <w:t> </w:t>
      </w:r>
      <w:r w:rsidRPr="00CA32B7">
        <w:t>[1] and the following apply. An abbreviation defined in the present document takes precedence over the definition of the same abbreviation, if any, in TR</w:t>
      </w:r>
      <w:r>
        <w:t> </w:t>
      </w:r>
      <w:r w:rsidRPr="00CA32B7">
        <w:t>21.905</w:t>
      </w:r>
      <w:r>
        <w:t> </w:t>
      </w:r>
      <w:r w:rsidRPr="00CA32B7">
        <w:t>[1].</w:t>
      </w:r>
    </w:p>
    <w:p w14:paraId="0860E495" w14:textId="77777777" w:rsidR="00D83395" w:rsidRPr="00CA32B7" w:rsidRDefault="00D83395" w:rsidP="00D83395">
      <w:pPr>
        <w:pStyle w:val="EW"/>
      </w:pPr>
      <w:r w:rsidRPr="00CA32B7">
        <w:t>BRID</w:t>
      </w:r>
      <w:r w:rsidRPr="00CA32B7">
        <w:tab/>
        <w:t>Broadcast Remote Identification</w:t>
      </w:r>
    </w:p>
    <w:p w14:paraId="082DE174" w14:textId="77777777" w:rsidR="00D83395" w:rsidRPr="00CA32B7" w:rsidRDefault="00D83395" w:rsidP="00D83395">
      <w:pPr>
        <w:pStyle w:val="EW"/>
      </w:pPr>
      <w:r w:rsidRPr="00CA32B7">
        <w:t>BVLOS</w:t>
      </w:r>
      <w:r w:rsidRPr="00CA32B7">
        <w:tab/>
      </w:r>
      <w:proofErr w:type="gramStart"/>
      <w:r w:rsidRPr="00CA32B7">
        <w:t>Beyond</w:t>
      </w:r>
      <w:proofErr w:type="gramEnd"/>
      <w:r w:rsidRPr="00CA32B7">
        <w:t xml:space="preserve"> Visual Line of Sight</w:t>
      </w:r>
    </w:p>
    <w:p w14:paraId="632ED0E4" w14:textId="77777777" w:rsidR="00D83395" w:rsidRPr="00CA32B7" w:rsidRDefault="00D83395" w:rsidP="00D83395">
      <w:pPr>
        <w:pStyle w:val="EW"/>
      </w:pPr>
      <w:r w:rsidRPr="00CA32B7">
        <w:t>C2</w:t>
      </w:r>
      <w:r w:rsidRPr="00CA32B7">
        <w:tab/>
        <w:t>Command and Control</w:t>
      </w:r>
    </w:p>
    <w:p w14:paraId="1610AC0C" w14:textId="6FADEFC2" w:rsidR="00D83395" w:rsidRPr="00CA32B7" w:rsidDel="00D83395" w:rsidRDefault="00D83395" w:rsidP="00D83395">
      <w:pPr>
        <w:pStyle w:val="EW"/>
        <w:rPr>
          <w:del w:id="33" w:author="user9" w:date="2021-11-05T21:07:00Z"/>
        </w:rPr>
      </w:pPr>
      <w:del w:id="34" w:author="user9" w:date="2021-11-05T21:07:00Z">
        <w:r w:rsidRPr="00CA32B7" w:rsidDel="00D83395">
          <w:delText>NRID</w:delText>
        </w:r>
        <w:r w:rsidRPr="00CA32B7" w:rsidDel="00D83395">
          <w:tab/>
          <w:delText>Networked Remote Identification</w:delText>
        </w:r>
      </w:del>
    </w:p>
    <w:p w14:paraId="18A50D72" w14:textId="77777777" w:rsidR="00D83395" w:rsidRPr="00CA32B7" w:rsidRDefault="00D83395" w:rsidP="00D83395">
      <w:pPr>
        <w:pStyle w:val="EW"/>
      </w:pPr>
      <w:r w:rsidRPr="00CA32B7">
        <w:t>RID</w:t>
      </w:r>
      <w:r w:rsidRPr="00CA32B7">
        <w:tab/>
        <w:t>Remote Identification</w:t>
      </w:r>
    </w:p>
    <w:p w14:paraId="0F019407" w14:textId="77777777" w:rsidR="00D83395" w:rsidRPr="00CA32B7" w:rsidRDefault="00D83395" w:rsidP="00D83395">
      <w:pPr>
        <w:pStyle w:val="EW"/>
      </w:pPr>
      <w:r w:rsidRPr="00CA32B7">
        <w:t>TPAE</w:t>
      </w:r>
      <w:r w:rsidRPr="00CA32B7">
        <w:tab/>
        <w:t>Third Party Authorized Entity</w:t>
      </w:r>
    </w:p>
    <w:p w14:paraId="4A987A34" w14:textId="77777777" w:rsidR="00D83395" w:rsidRPr="00CA32B7" w:rsidRDefault="00D83395" w:rsidP="00D83395">
      <w:pPr>
        <w:pStyle w:val="EW"/>
      </w:pPr>
      <w:r w:rsidRPr="00CA32B7">
        <w:t>UAS</w:t>
      </w:r>
      <w:r w:rsidRPr="00CA32B7">
        <w:tab/>
      </w:r>
      <w:proofErr w:type="spellStart"/>
      <w:r w:rsidRPr="00CA32B7">
        <w:t>Uncrewed</w:t>
      </w:r>
      <w:proofErr w:type="spellEnd"/>
      <w:r w:rsidRPr="00CA32B7">
        <w:t xml:space="preserve"> Aerial System</w:t>
      </w:r>
    </w:p>
    <w:p w14:paraId="5694F66E" w14:textId="77777777" w:rsidR="00D83395" w:rsidRPr="00CA32B7" w:rsidRDefault="00D83395" w:rsidP="00D83395">
      <w:pPr>
        <w:pStyle w:val="EW"/>
      </w:pPr>
      <w:r w:rsidRPr="00CA32B7">
        <w:t>UAV</w:t>
      </w:r>
      <w:r w:rsidRPr="00CA32B7">
        <w:tab/>
      </w:r>
      <w:proofErr w:type="spellStart"/>
      <w:r w:rsidRPr="00CA32B7">
        <w:t>Uncrewed</w:t>
      </w:r>
      <w:proofErr w:type="spellEnd"/>
      <w:r w:rsidRPr="00CA32B7">
        <w:t xml:space="preserve"> Aerial Vehicle</w:t>
      </w:r>
    </w:p>
    <w:p w14:paraId="2BBEB620" w14:textId="77777777" w:rsidR="00D83395" w:rsidRPr="00CA32B7" w:rsidRDefault="00D83395" w:rsidP="00D83395">
      <w:pPr>
        <w:pStyle w:val="EW"/>
      </w:pPr>
      <w:r w:rsidRPr="00CA32B7">
        <w:t>USS</w:t>
      </w:r>
      <w:r w:rsidRPr="00CA32B7">
        <w:tab/>
        <w:t>UAS Service Supplier</w:t>
      </w:r>
    </w:p>
    <w:p w14:paraId="4E5DAD23" w14:textId="77777777" w:rsidR="00D83395" w:rsidRPr="00CA32B7" w:rsidRDefault="00D83395" w:rsidP="00D83395">
      <w:pPr>
        <w:pStyle w:val="EW"/>
      </w:pPr>
      <w:r w:rsidRPr="00CA32B7">
        <w:t>UTM</w:t>
      </w:r>
      <w:r w:rsidRPr="00CA32B7">
        <w:tab/>
      </w:r>
      <w:proofErr w:type="spellStart"/>
      <w:r w:rsidRPr="00CA32B7">
        <w:t>Uncrewed</w:t>
      </w:r>
      <w:proofErr w:type="spellEnd"/>
      <w:r w:rsidRPr="00CA32B7">
        <w:t xml:space="preserve"> Aerial System Traffic Management</w:t>
      </w:r>
    </w:p>
    <w:p w14:paraId="7AC7E470" w14:textId="77777777" w:rsidR="00D83395" w:rsidRPr="00CA32B7" w:rsidRDefault="00D83395" w:rsidP="00D83395">
      <w:pPr>
        <w:pStyle w:val="EW"/>
      </w:pPr>
      <w:r w:rsidRPr="00CA32B7">
        <w:t>UUAA</w:t>
      </w:r>
      <w:r w:rsidRPr="00CA32B7">
        <w:tab/>
        <w:t>USS UAV Authorization/Authentication</w:t>
      </w:r>
    </w:p>
    <w:p w14:paraId="61939CE3" w14:textId="77777777" w:rsidR="00D83395" w:rsidRPr="00CA32B7" w:rsidRDefault="00D83395" w:rsidP="00D83395">
      <w:pPr>
        <w:pStyle w:val="EW"/>
      </w:pPr>
      <w:r w:rsidRPr="00CA32B7">
        <w:t>UUID</w:t>
      </w:r>
      <w:r w:rsidRPr="00CA32B7">
        <w:tab/>
        <w:t>Universal Unique Identifier</w:t>
      </w:r>
    </w:p>
    <w:p w14:paraId="364544C3" w14:textId="313AB1DC" w:rsidR="00BC62AA" w:rsidRPr="00D83395" w:rsidRDefault="00BC62AA">
      <w:pPr>
        <w:pStyle w:val="B1"/>
      </w:pPr>
    </w:p>
    <w:p w14:paraId="017E704B" w14:textId="77777777" w:rsidR="001D006B" w:rsidRDefault="001D006B" w:rsidP="001D006B">
      <w:pPr>
        <w:pStyle w:val="4"/>
        <w:jc w:val="center"/>
        <w:rPr>
          <w:b/>
          <w:bCs/>
          <w:color w:val="FF0000"/>
          <w:sz w:val="28"/>
          <w:szCs w:val="22"/>
        </w:rPr>
      </w:pPr>
      <w:r>
        <w:rPr>
          <w:b/>
          <w:bCs/>
          <w:color w:val="FF0000"/>
          <w:sz w:val="28"/>
          <w:szCs w:val="22"/>
        </w:rPr>
        <w:lastRenderedPageBreak/>
        <w:t>*** Next change (new text) *****</w:t>
      </w:r>
    </w:p>
    <w:p w14:paraId="5E86FA75" w14:textId="77777777" w:rsidR="001D006B" w:rsidRPr="008203AD" w:rsidRDefault="001D006B" w:rsidP="001D006B">
      <w:pPr>
        <w:pStyle w:val="4"/>
        <w:rPr>
          <w:lang w:val="en-US"/>
        </w:rPr>
      </w:pPr>
      <w:bookmarkStart w:id="35" w:name="_Toc83205981"/>
      <w:r>
        <w:rPr>
          <w:lang w:val="en-US"/>
        </w:rPr>
        <w:t>5.2.4.1</w:t>
      </w:r>
      <w:r>
        <w:rPr>
          <w:lang w:val="en-US"/>
        </w:rPr>
        <w:tab/>
      </w:r>
      <w:r>
        <w:t xml:space="preserve">UAV Re-authentication </w:t>
      </w:r>
      <w:r w:rsidRPr="007220CC">
        <w:t>procedure</w:t>
      </w:r>
      <w:r>
        <w:t xml:space="preserve"> in 5GS</w:t>
      </w:r>
      <w:bookmarkEnd w:id="35"/>
    </w:p>
    <w:p w14:paraId="7B433490" w14:textId="2B5E4FCE" w:rsidR="001D006B" w:rsidRDefault="001D006B" w:rsidP="001D006B">
      <w:pPr>
        <w:pStyle w:val="TH"/>
      </w:pPr>
      <w:del w:id="36" w:author="user9" w:date="2021-11-08T15:53:00Z">
        <w:r w:rsidRPr="00621B88" w:rsidDel="001D006B">
          <w:object w:dxaOrig="15195" w:dyaOrig="6600" w14:anchorId="494105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5pt;height:208.7pt" o:ole="">
              <v:imagedata r:id="rId15" o:title=""/>
            </v:shape>
            <o:OLEObject Type="Embed" ProgID="Visio.Drawing.15" ShapeID="_x0000_i1025" DrawAspect="Content" ObjectID="_1697900529" r:id="rId16"/>
          </w:object>
        </w:r>
      </w:del>
    </w:p>
    <w:p w14:paraId="7A7B9EB6" w14:textId="636FE2D2" w:rsidR="001D006B" w:rsidRDefault="001D006B" w:rsidP="001D006B">
      <w:pPr>
        <w:pStyle w:val="TH"/>
      </w:pPr>
      <w:ins w:id="37" w:author="user9" w:date="2021-11-08T15:54:00Z">
        <w:r w:rsidRPr="00621B88">
          <w:object w:dxaOrig="15216" w:dyaOrig="6612" w14:anchorId="0CF583E5">
            <v:shape id="_x0000_i1026" type="#_x0000_t75" style="width:481.7pt;height:209.15pt" o:ole="">
              <v:imagedata r:id="rId17" o:title=""/>
            </v:shape>
            <o:OLEObject Type="Embed" ProgID="Visio.Drawing.15" ShapeID="_x0000_i1026" DrawAspect="Content" ObjectID="_1697900530" r:id="rId18"/>
          </w:object>
        </w:r>
      </w:ins>
    </w:p>
    <w:p w14:paraId="5C448540" w14:textId="77777777" w:rsidR="001D006B" w:rsidRDefault="001D006B" w:rsidP="001D006B">
      <w:pPr>
        <w:pStyle w:val="TF"/>
        <w:rPr>
          <w:lang w:val="en-US"/>
        </w:rPr>
      </w:pPr>
      <w:r w:rsidRPr="007220CC">
        <w:t>Figure 5.2.</w:t>
      </w:r>
      <w:r>
        <w:t>4.1</w:t>
      </w:r>
      <w:r w:rsidRPr="007220CC">
        <w:t xml:space="preserve">-1: </w:t>
      </w:r>
      <w:r>
        <w:t xml:space="preserve">UAV Re-authentication </w:t>
      </w:r>
      <w:r w:rsidRPr="007220CC">
        <w:t>procedure</w:t>
      </w:r>
      <w:r>
        <w:t xml:space="preserve"> in 5GS</w:t>
      </w:r>
    </w:p>
    <w:p w14:paraId="4BB8DBB7" w14:textId="77777777" w:rsidR="001D006B" w:rsidRDefault="001D006B" w:rsidP="001D006B">
      <w:pPr>
        <w:rPr>
          <w:lang w:val="en-US"/>
        </w:rPr>
      </w:pPr>
      <w:r>
        <w:rPr>
          <w:lang w:val="en-US"/>
        </w:rPr>
        <w:t>UAS NF stores the UE UUAA context after successful UUAA procedure as explained in clause 5.2.2.2 for UUAA-MM and in clause 5.2.3 for UUAA-SM procedure. The UUAA context may be stored in the UDSF or may be stored locally in the UAS NF depending on deployments.</w:t>
      </w:r>
    </w:p>
    <w:p w14:paraId="0DD1D1CD" w14:textId="77777777" w:rsidR="001D006B" w:rsidRDefault="001D006B" w:rsidP="001D006B">
      <w:pPr>
        <w:pStyle w:val="B1"/>
        <w:rPr>
          <w:lang w:val="en-US"/>
        </w:rPr>
      </w:pPr>
      <w:r>
        <w:rPr>
          <w:lang w:val="en-US"/>
        </w:rPr>
        <w:t>1.</w:t>
      </w:r>
      <w:r>
        <w:rPr>
          <w:lang w:val="en-US"/>
        </w:rPr>
        <w:tab/>
        <w:t xml:space="preserve">The USS sends a </w:t>
      </w:r>
      <w:proofErr w:type="spellStart"/>
      <w:r>
        <w:rPr>
          <w:lang w:val="en-US"/>
        </w:rPr>
        <w:t>Naf_Auth_notification</w:t>
      </w:r>
      <w:proofErr w:type="spellEnd"/>
      <w:r>
        <w:rPr>
          <w:lang w:val="en-US"/>
        </w:rPr>
        <w:t xml:space="preserve"> request to UAS NF for re-authentication of the UAV. The USS includes GPSI, CAA-Level UAV ID, PDU Session IP address if available in the re-authentication request and an authentication message to be transparently delivered to the UAV.</w:t>
      </w:r>
    </w:p>
    <w:p w14:paraId="456A628A" w14:textId="77777777" w:rsidR="001D006B" w:rsidRDefault="001D006B" w:rsidP="001D006B">
      <w:pPr>
        <w:pStyle w:val="B1"/>
        <w:rPr>
          <w:lang w:val="en-US"/>
        </w:rPr>
      </w:pPr>
      <w:r>
        <w:rPr>
          <w:lang w:val="en-US"/>
        </w:rPr>
        <w:t>2.</w:t>
      </w:r>
      <w:r>
        <w:rPr>
          <w:lang w:val="en-US"/>
        </w:rPr>
        <w:tab/>
        <w:t>UAS NF retrieves the UE stored UUAA context. From the stored UUAA context the UAS NF determines the target AMF or SMF for sending the notification.</w:t>
      </w:r>
    </w:p>
    <w:p w14:paraId="1D532366" w14:textId="77777777" w:rsidR="001D006B" w:rsidRDefault="001D006B" w:rsidP="001D006B">
      <w:pPr>
        <w:pStyle w:val="B1"/>
        <w:rPr>
          <w:lang w:val="en-US"/>
        </w:rPr>
      </w:pPr>
      <w:r>
        <w:rPr>
          <w:lang w:val="en-US"/>
        </w:rPr>
        <w:t>3a or 3b.</w:t>
      </w:r>
      <w:r>
        <w:rPr>
          <w:lang w:val="en-US"/>
        </w:rPr>
        <w:tab/>
        <w:t xml:space="preserve">The UAS NF sends </w:t>
      </w:r>
      <w:proofErr w:type="spellStart"/>
      <w:r>
        <w:rPr>
          <w:lang w:val="en-US"/>
        </w:rPr>
        <w:t>Nnef_Auth_Notification</w:t>
      </w:r>
      <w:proofErr w:type="spellEnd"/>
      <w:r>
        <w:rPr>
          <w:lang w:val="en-US"/>
        </w:rPr>
        <w:t xml:space="preserve"> request to notify the target NF, i.e. either the AMF or the SMF, to initiate re-authentication of the UAV.</w:t>
      </w:r>
    </w:p>
    <w:p w14:paraId="1981BCAD" w14:textId="77777777" w:rsidR="001D006B" w:rsidRDefault="001D006B" w:rsidP="001D006B">
      <w:pPr>
        <w:pStyle w:val="B1"/>
        <w:rPr>
          <w:lang w:val="en-US"/>
        </w:rPr>
      </w:pPr>
      <w:r>
        <w:rPr>
          <w:lang w:val="en-US"/>
        </w:rPr>
        <w:t>4.</w:t>
      </w:r>
      <w:r>
        <w:rPr>
          <w:lang w:val="en-US"/>
        </w:rPr>
        <w:tab/>
        <w:t>The UAS NF responds back to the USS indicating that re-authentication request has been successfully initiated</w:t>
      </w:r>
    </w:p>
    <w:p w14:paraId="212FEA4D" w14:textId="77777777" w:rsidR="001D006B" w:rsidRDefault="001D006B" w:rsidP="001D006B">
      <w:pPr>
        <w:pStyle w:val="B1"/>
        <w:rPr>
          <w:lang w:val="en-US"/>
        </w:rPr>
      </w:pPr>
      <w:r>
        <w:rPr>
          <w:lang w:val="en-US"/>
        </w:rPr>
        <w:t>5.</w:t>
      </w:r>
      <w:r>
        <w:rPr>
          <w:lang w:val="en-US"/>
        </w:rPr>
        <w:tab/>
        <w:t xml:space="preserve">If UE is in </w:t>
      </w:r>
      <w:proofErr w:type="spellStart"/>
      <w:r>
        <w:rPr>
          <w:lang w:val="en-US"/>
        </w:rPr>
        <w:t>CM_Idle</w:t>
      </w:r>
      <w:proofErr w:type="spellEnd"/>
      <w:r>
        <w:rPr>
          <w:lang w:val="en-US"/>
        </w:rPr>
        <w:t xml:space="preserve"> state, the target NF (i.e. either the AMF or the SMF) initiates the Network Triggered Service Request procedures as described in clause 4.2.3.3 of TS 23.502 [3].</w:t>
      </w:r>
    </w:p>
    <w:p w14:paraId="463C6151" w14:textId="77777777" w:rsidR="001D006B" w:rsidRDefault="001D006B" w:rsidP="001D006B">
      <w:pPr>
        <w:pStyle w:val="B1"/>
        <w:rPr>
          <w:lang w:val="en-US"/>
        </w:rPr>
      </w:pPr>
      <w:r>
        <w:rPr>
          <w:lang w:val="en-US"/>
        </w:rPr>
        <w:lastRenderedPageBreak/>
        <w:t>6a.</w:t>
      </w:r>
      <w:r>
        <w:rPr>
          <w:lang w:val="en-US"/>
        </w:rPr>
        <w:tab/>
        <w:t>If UUAA-MM was performed, the AMF initiates re-authentication of the UAV as described in steps 4c to 9 of UUAA-MM procedure, clause 5.2.2.2.</w:t>
      </w:r>
    </w:p>
    <w:p w14:paraId="15C40722" w14:textId="4972EC7F" w:rsidR="001D006B" w:rsidRPr="001D006B" w:rsidRDefault="001D006B" w:rsidP="001D006B">
      <w:pPr>
        <w:pStyle w:val="B1"/>
        <w:rPr>
          <w:lang w:val="en-US"/>
        </w:rPr>
      </w:pPr>
      <w:r>
        <w:rPr>
          <w:lang w:val="en-US"/>
        </w:rPr>
        <w:t>6b.</w:t>
      </w:r>
      <w:r>
        <w:rPr>
          <w:lang w:val="en-US"/>
        </w:rPr>
        <w:tab/>
        <w:t>If UUAA-SM was performed, the SMF then initiates re-authentication of the UAV as described in steps 3c to 6 of the UUAA-SM procedure, clause 5.2.3.2.</w:t>
      </w:r>
    </w:p>
    <w:p w14:paraId="364544C4" w14:textId="6AA6A2E4" w:rsidR="00BC62AA" w:rsidRDefault="00CE5C36">
      <w:pPr>
        <w:pStyle w:val="4"/>
        <w:jc w:val="center"/>
        <w:rPr>
          <w:b/>
          <w:bCs/>
          <w:color w:val="FF0000"/>
          <w:sz w:val="28"/>
          <w:szCs w:val="22"/>
        </w:rPr>
      </w:pPr>
      <w:r>
        <w:rPr>
          <w:b/>
          <w:bCs/>
          <w:color w:val="FF0000"/>
          <w:sz w:val="28"/>
          <w:szCs w:val="22"/>
        </w:rPr>
        <w:t>*** Next change (new text) *****</w:t>
      </w:r>
    </w:p>
    <w:p w14:paraId="44DE63AA" w14:textId="77777777" w:rsidR="00D83395" w:rsidRDefault="00D83395" w:rsidP="00D83395">
      <w:pPr>
        <w:pStyle w:val="4"/>
        <w:rPr>
          <w:lang w:val="en-US"/>
        </w:rPr>
      </w:pPr>
      <w:bookmarkStart w:id="38" w:name="_Toc83205982"/>
      <w:bookmarkStart w:id="39" w:name="_Toc75407701"/>
      <w:r>
        <w:rPr>
          <w:lang w:val="en-US"/>
        </w:rPr>
        <w:t>5.2.4.2</w:t>
      </w:r>
      <w:r>
        <w:rPr>
          <w:lang w:val="en-US"/>
        </w:rPr>
        <w:tab/>
      </w:r>
      <w:r>
        <w:t xml:space="preserve">UAV Re-authentication </w:t>
      </w:r>
      <w:r w:rsidRPr="007220CC">
        <w:t>procedure</w:t>
      </w:r>
      <w:r>
        <w:t xml:space="preserve"> in EPS</w:t>
      </w:r>
      <w:bookmarkEnd w:id="38"/>
    </w:p>
    <w:p w14:paraId="22A259E2" w14:textId="718556E9" w:rsidR="00D83395" w:rsidRDefault="00D83395" w:rsidP="00D83395">
      <w:pPr>
        <w:pStyle w:val="TH"/>
        <w:rPr>
          <w:ins w:id="40" w:author="user9" w:date="2021-11-05T21:13:00Z"/>
        </w:rPr>
      </w:pPr>
      <w:del w:id="41" w:author="user9" w:date="2021-11-08T14:58:00Z">
        <w:r w:rsidRPr="00621B88" w:rsidDel="00C307FC">
          <w:object w:dxaOrig="15220" w:dyaOrig="6610" w14:anchorId="17C81E49">
            <v:shape id="_x0000_i1027" type="#_x0000_t75" style="width:481.7pt;height:207pt" o:ole="">
              <v:imagedata r:id="rId19" o:title=""/>
            </v:shape>
            <o:OLEObject Type="Embed" ProgID="Visio.Drawing.15" ShapeID="_x0000_i1027" DrawAspect="Content" ObjectID="_1697900531" r:id="rId20"/>
          </w:object>
        </w:r>
      </w:del>
    </w:p>
    <w:p w14:paraId="2974CC93" w14:textId="32FF3F81" w:rsidR="00D83395" w:rsidRDefault="00C307FC" w:rsidP="00D83395">
      <w:pPr>
        <w:pStyle w:val="TH"/>
      </w:pPr>
      <w:ins w:id="42" w:author="user9" w:date="2021-11-05T21:13:00Z">
        <w:r w:rsidRPr="00621B88">
          <w:object w:dxaOrig="15216" w:dyaOrig="6612" w14:anchorId="00D8D948">
            <v:shape id="_x0000_i1028" type="#_x0000_t75" style="width:481.7pt;height:207pt" o:ole="">
              <v:imagedata r:id="rId21" o:title=""/>
            </v:shape>
            <o:OLEObject Type="Embed" ProgID="Visio.Drawing.15" ShapeID="_x0000_i1028" DrawAspect="Content" ObjectID="_1697900532" r:id="rId22"/>
          </w:object>
        </w:r>
      </w:ins>
    </w:p>
    <w:p w14:paraId="495F06DF" w14:textId="77777777" w:rsidR="00D83395" w:rsidRPr="00530B83" w:rsidRDefault="00D83395" w:rsidP="00D83395">
      <w:pPr>
        <w:pStyle w:val="TF"/>
        <w:rPr>
          <w:lang w:val="en-US"/>
        </w:rPr>
      </w:pPr>
      <w:r w:rsidRPr="007220CC">
        <w:t>Figure 5.2.</w:t>
      </w:r>
      <w:r>
        <w:t>4.2</w:t>
      </w:r>
      <w:r w:rsidRPr="007220CC">
        <w:t xml:space="preserve">-1: </w:t>
      </w:r>
      <w:r>
        <w:t xml:space="preserve">UAV Re-authentication </w:t>
      </w:r>
      <w:r w:rsidRPr="007220CC">
        <w:t>procedure</w:t>
      </w:r>
      <w:r>
        <w:t xml:space="preserve"> in EPS</w:t>
      </w:r>
    </w:p>
    <w:p w14:paraId="5D9775B2" w14:textId="77777777" w:rsidR="00D83395" w:rsidRPr="008C00FB" w:rsidRDefault="00D83395" w:rsidP="00D83395">
      <w:pPr>
        <w:rPr>
          <w:lang w:val="en-US"/>
        </w:rPr>
      </w:pPr>
      <w:r>
        <w:rPr>
          <w:lang w:val="en-US"/>
        </w:rPr>
        <w:t>UAS NF stores the UE UUAA context after successful UUAA</w:t>
      </w:r>
      <w:r w:rsidRPr="008C00FB">
        <w:rPr>
          <w:lang w:val="en-US"/>
        </w:rPr>
        <w:t>-SM procedure as explained in clause 5.2.3. The UUAA context may be stored in the UDSF or may be stored locally in the UAS NF depending on deployments.</w:t>
      </w:r>
    </w:p>
    <w:p w14:paraId="168B21F5" w14:textId="77777777" w:rsidR="00D83395" w:rsidRDefault="00D83395" w:rsidP="00D83395">
      <w:pPr>
        <w:pStyle w:val="B1"/>
        <w:rPr>
          <w:lang w:val="en-US"/>
        </w:rPr>
      </w:pPr>
      <w:r>
        <w:rPr>
          <w:lang w:val="en-US"/>
        </w:rPr>
        <w:t>1.</w:t>
      </w:r>
      <w:r>
        <w:rPr>
          <w:lang w:val="en-US"/>
        </w:rPr>
        <w:tab/>
        <w:t>The USS sends a request to UAS NF for re-authentication of the UAV. The USS includes GPSI, CAA-Level UAV ID, UE IP address in the re-authentication request and an authentication message to be transparently delivered to the UAV.</w:t>
      </w:r>
    </w:p>
    <w:p w14:paraId="72A263E1" w14:textId="77777777" w:rsidR="00D83395" w:rsidRDefault="00D83395" w:rsidP="00D83395">
      <w:pPr>
        <w:pStyle w:val="B1"/>
        <w:rPr>
          <w:lang w:val="en-US"/>
        </w:rPr>
      </w:pPr>
      <w:r>
        <w:rPr>
          <w:lang w:val="en-US"/>
        </w:rPr>
        <w:t>2.</w:t>
      </w:r>
      <w:r>
        <w:rPr>
          <w:lang w:val="en-US"/>
        </w:rPr>
        <w:tab/>
        <w:t>UAS NF retrieves the UE stored UUAA context. From the stored UUAA context the UAS NF determines the target SMF+PGW-C for sending the notification.</w:t>
      </w:r>
    </w:p>
    <w:p w14:paraId="5ADEB190" w14:textId="77777777" w:rsidR="00D83395" w:rsidRDefault="00D83395" w:rsidP="00D83395">
      <w:pPr>
        <w:pStyle w:val="B1"/>
        <w:rPr>
          <w:lang w:val="en-US"/>
        </w:rPr>
      </w:pPr>
      <w:r>
        <w:rPr>
          <w:lang w:val="en-US"/>
        </w:rPr>
        <w:t>3.</w:t>
      </w:r>
      <w:r>
        <w:rPr>
          <w:lang w:val="en-US"/>
        </w:rPr>
        <w:tab/>
        <w:t xml:space="preserve">The UAS NF sends </w:t>
      </w:r>
      <w:proofErr w:type="spellStart"/>
      <w:r>
        <w:rPr>
          <w:lang w:val="en-US"/>
        </w:rPr>
        <w:t>Nnef_Auth_Notification</w:t>
      </w:r>
      <w:proofErr w:type="spellEnd"/>
      <w:r>
        <w:rPr>
          <w:lang w:val="en-US"/>
        </w:rPr>
        <w:t xml:space="preserve"> request to notify the SMF+PGW-C, to initiate re-authentication of the UAV.</w:t>
      </w:r>
    </w:p>
    <w:p w14:paraId="2C4EC0D9" w14:textId="77777777" w:rsidR="00D83395" w:rsidRDefault="00D83395" w:rsidP="00D83395">
      <w:pPr>
        <w:pStyle w:val="B1"/>
        <w:rPr>
          <w:lang w:val="en-US"/>
        </w:rPr>
      </w:pPr>
      <w:r>
        <w:rPr>
          <w:lang w:val="en-US"/>
        </w:rPr>
        <w:lastRenderedPageBreak/>
        <w:t>4.</w:t>
      </w:r>
      <w:r>
        <w:rPr>
          <w:lang w:val="en-US"/>
        </w:rPr>
        <w:tab/>
        <w:t>The UAS NF responds back to the USS indicating that re-authentication request has been successfully initiated</w:t>
      </w:r>
    </w:p>
    <w:p w14:paraId="64490F02" w14:textId="77777777" w:rsidR="00D83395" w:rsidRDefault="00D83395" w:rsidP="00D83395">
      <w:pPr>
        <w:pStyle w:val="B1"/>
        <w:rPr>
          <w:lang w:val="en-US"/>
        </w:rPr>
      </w:pPr>
      <w:r>
        <w:rPr>
          <w:lang w:val="en-US"/>
        </w:rPr>
        <w:t>5.</w:t>
      </w:r>
      <w:r>
        <w:rPr>
          <w:lang w:val="en-US"/>
        </w:rPr>
        <w:tab/>
        <w:t>The SMF+PGW-C then initiates re-authentication of the UAV as in steps 5b to 8 in Figure 5.2.3.3-1: UUAA during PDN connection establishment at Attach procedure in EPS.</w:t>
      </w:r>
    </w:p>
    <w:p w14:paraId="61D1B92F" w14:textId="77777777" w:rsidR="00D83395" w:rsidRPr="008203AD" w:rsidRDefault="00D83395" w:rsidP="00D83395">
      <w:pPr>
        <w:pStyle w:val="4"/>
        <w:rPr>
          <w:lang w:val="en-US"/>
        </w:rPr>
      </w:pPr>
      <w:bookmarkStart w:id="43" w:name="_Toc83205983"/>
      <w:r>
        <w:rPr>
          <w:lang w:val="en-US"/>
        </w:rPr>
        <w:lastRenderedPageBreak/>
        <w:t>5.2.4.3</w:t>
      </w:r>
      <w:r>
        <w:rPr>
          <w:lang w:val="en-US"/>
        </w:rPr>
        <w:tab/>
        <w:t xml:space="preserve">USS initiated </w:t>
      </w:r>
      <w:r>
        <w:t xml:space="preserve">UAV Re-authorization </w:t>
      </w:r>
      <w:r w:rsidRPr="007220CC">
        <w:t>procedure</w:t>
      </w:r>
      <w:r>
        <w:t xml:space="preserve"> in 5GS</w:t>
      </w:r>
      <w:bookmarkEnd w:id="43"/>
    </w:p>
    <w:p w14:paraId="45BA2AC6" w14:textId="088364FF" w:rsidR="00D83395" w:rsidRDefault="00D83395" w:rsidP="00D83395">
      <w:pPr>
        <w:pStyle w:val="TH"/>
        <w:rPr>
          <w:ins w:id="44" w:author="user9" w:date="2021-11-08T14:58:00Z"/>
        </w:rPr>
      </w:pPr>
      <w:del w:id="45" w:author="user9" w:date="2021-11-08T14:59:00Z">
        <w:r w:rsidDel="00C307FC">
          <w:object w:dxaOrig="15420" w:dyaOrig="10471" w14:anchorId="733EA21F">
            <v:shape id="_x0000_i1029" type="#_x0000_t75" style="width:481.7pt;height:327.45pt" o:ole="">
              <v:imagedata r:id="rId23" o:title=""/>
            </v:shape>
            <o:OLEObject Type="Embed" ProgID="Visio.Drawing.15" ShapeID="_x0000_i1029" DrawAspect="Content" ObjectID="_1697900533" r:id="rId24"/>
          </w:object>
        </w:r>
      </w:del>
    </w:p>
    <w:p w14:paraId="7A09F199" w14:textId="3AA6FCA4" w:rsidR="00C307FC" w:rsidRPr="0099262F" w:rsidRDefault="00C307FC" w:rsidP="00D83395">
      <w:pPr>
        <w:pStyle w:val="TH"/>
        <w:rPr>
          <w:lang w:val="en-US"/>
        </w:rPr>
      </w:pPr>
      <w:ins w:id="46" w:author="user9" w:date="2021-11-08T14:58:00Z">
        <w:r>
          <w:object w:dxaOrig="15420" w:dyaOrig="10476" w14:anchorId="6A866BB9">
            <v:shape id="_x0000_i1030" type="#_x0000_t75" style="width:481.7pt;height:327.45pt" o:ole="">
              <v:imagedata r:id="rId25" o:title=""/>
            </v:shape>
            <o:OLEObject Type="Embed" ProgID="Visio.Drawing.15" ShapeID="_x0000_i1030" DrawAspect="Content" ObjectID="_1697900534" r:id="rId26"/>
          </w:object>
        </w:r>
      </w:ins>
    </w:p>
    <w:p w14:paraId="1207BA96" w14:textId="77777777" w:rsidR="00D83395" w:rsidRDefault="00D83395" w:rsidP="00D83395">
      <w:pPr>
        <w:pStyle w:val="TF"/>
        <w:rPr>
          <w:lang w:val="en-US"/>
        </w:rPr>
      </w:pPr>
      <w:r w:rsidRPr="007220CC">
        <w:t>Figure 5.2.</w:t>
      </w:r>
      <w:r>
        <w:t>4.3</w:t>
      </w:r>
      <w:r w:rsidRPr="007220CC">
        <w:t xml:space="preserve">-1: </w:t>
      </w:r>
      <w:r>
        <w:t xml:space="preserve">UAV Re-authorization </w:t>
      </w:r>
      <w:r w:rsidRPr="007220CC">
        <w:t>procedure</w:t>
      </w:r>
      <w:r>
        <w:t xml:space="preserve"> in 5GS</w:t>
      </w:r>
    </w:p>
    <w:p w14:paraId="4D8DB900" w14:textId="77777777" w:rsidR="00D83395" w:rsidRDefault="00D83395" w:rsidP="00D83395">
      <w:pPr>
        <w:rPr>
          <w:lang w:val="en-US"/>
        </w:rPr>
      </w:pPr>
      <w:r>
        <w:rPr>
          <w:lang w:val="en-US"/>
        </w:rPr>
        <w:lastRenderedPageBreak/>
        <w:t>UAS NF stores the UE UUAA context after successful UUAA procedure as explained in clause 5.2.2.2 for UUAA-MM and in clause 5.2.3 for UUAA-SM procedure. The UUAA context may be stored in the UDSF or may be stored locally in the UAS NF depending on deployments.</w:t>
      </w:r>
    </w:p>
    <w:p w14:paraId="50FF0ACB" w14:textId="77777777" w:rsidR="00D83395" w:rsidRDefault="00D83395" w:rsidP="00D83395">
      <w:pPr>
        <w:pStyle w:val="B1"/>
        <w:rPr>
          <w:lang w:eastAsia="zh-CN"/>
        </w:rPr>
      </w:pPr>
      <w:r>
        <w:rPr>
          <w:lang w:eastAsia="zh-CN"/>
        </w:rPr>
        <w:t>1.</w:t>
      </w:r>
      <w:r>
        <w:rPr>
          <w:lang w:eastAsia="zh-CN"/>
        </w:rPr>
        <w:tab/>
        <w:t xml:space="preserve">The USS sends a request to UAS NF for re-authorization of the UAV. The USS includes GPSI, CAA-Level UAV ID, </w:t>
      </w:r>
      <w:proofErr w:type="gramStart"/>
      <w:r>
        <w:rPr>
          <w:lang w:eastAsia="zh-CN"/>
        </w:rPr>
        <w:t>an</w:t>
      </w:r>
      <w:proofErr w:type="gramEnd"/>
      <w:r>
        <w:rPr>
          <w:lang w:eastAsia="zh-CN"/>
        </w:rPr>
        <w:t xml:space="preserve"> authorization message to be transparently delivered to the UAV. The CAA-Level UAV ID may be a new CAA-Level UAV ID. The authorization message may e.g. include a UUAA Authorization Payload, a C2 Authorization Result and/or (C2) Security Information.</w:t>
      </w:r>
    </w:p>
    <w:p w14:paraId="634DE6C2" w14:textId="77777777" w:rsidR="00D83395" w:rsidRDefault="00D83395" w:rsidP="00D83395">
      <w:pPr>
        <w:pStyle w:val="B1"/>
        <w:rPr>
          <w:lang w:eastAsia="zh-CN"/>
        </w:rPr>
      </w:pPr>
      <w:r>
        <w:rPr>
          <w:lang w:eastAsia="zh-CN"/>
        </w:rPr>
        <w:t>2.</w:t>
      </w:r>
      <w:r>
        <w:rPr>
          <w:lang w:eastAsia="zh-CN"/>
        </w:rPr>
        <w:tab/>
        <w:t>Based on the received GPSI the UAS NF retrieves the correspondingly stored UUAA context which includes information on whether a UUAA-MM or a UUAA-SM has been performed and in case of UUAA-SM the identity of the SMF and the IP address of the PDU session that is serving the UUAA.</w:t>
      </w:r>
    </w:p>
    <w:p w14:paraId="3E9A9896" w14:textId="77777777" w:rsidR="00D83395" w:rsidRDefault="00D83395" w:rsidP="00D83395">
      <w:pPr>
        <w:pStyle w:val="B1"/>
        <w:rPr>
          <w:lang w:eastAsia="zh-CN"/>
        </w:rPr>
      </w:pPr>
      <w:r>
        <w:rPr>
          <w:lang w:eastAsia="zh-CN"/>
        </w:rPr>
        <w:t>3a</w:t>
      </w:r>
      <w:r>
        <w:rPr>
          <w:lang w:eastAsia="zh-CN"/>
        </w:rPr>
        <w:tab/>
        <w:t xml:space="preserve">If UUAA-MM was performed, the UAS-NF/NEF retrieves the AMF ID that serves the UE from the UDM based on the GPSI. and then sends a </w:t>
      </w:r>
      <w:proofErr w:type="spellStart"/>
      <w:r>
        <w:rPr>
          <w:lang w:eastAsia="zh-CN"/>
        </w:rPr>
        <w:t>Nnef_Auth_Notification</w:t>
      </w:r>
      <w:proofErr w:type="spellEnd"/>
      <w:r>
        <w:rPr>
          <w:lang w:eastAsia="zh-CN"/>
        </w:rPr>
        <w:t xml:space="preserve"> request including the CAA-Level UAV ID and the authorization message to the serving AMF.</w:t>
      </w:r>
    </w:p>
    <w:p w14:paraId="4BDC92D9" w14:textId="77777777" w:rsidR="00D83395" w:rsidRDefault="00D83395" w:rsidP="00D83395">
      <w:pPr>
        <w:pStyle w:val="B1"/>
        <w:rPr>
          <w:lang w:eastAsia="zh-CN"/>
        </w:rPr>
      </w:pPr>
      <w:r>
        <w:rPr>
          <w:lang w:eastAsia="zh-CN"/>
        </w:rPr>
        <w:t>3b</w:t>
      </w:r>
      <w:r>
        <w:rPr>
          <w:lang w:eastAsia="zh-CN"/>
        </w:rPr>
        <w:tab/>
        <w:t xml:space="preserve">If UUAA-SM was performed, the UAS-NF/NEF sends a </w:t>
      </w:r>
      <w:proofErr w:type="spellStart"/>
      <w:r>
        <w:rPr>
          <w:lang w:eastAsia="zh-CN"/>
        </w:rPr>
        <w:t>Nnef_Auth_Notification</w:t>
      </w:r>
      <w:proofErr w:type="spellEnd"/>
      <w:r>
        <w:rPr>
          <w:lang w:eastAsia="zh-CN"/>
        </w:rPr>
        <w:t xml:space="preserve"> request to the SMF serving the UUAA which includes the corresponding </w:t>
      </w:r>
      <w:r w:rsidRPr="00C307FC">
        <w:rPr>
          <w:lang w:eastAsia="zh-CN"/>
        </w:rPr>
        <w:t>PDU session identity</w:t>
      </w:r>
      <w:r>
        <w:rPr>
          <w:lang w:eastAsia="zh-CN"/>
        </w:rPr>
        <w:t>, CAA-Level UAV ID and the authorization message.</w:t>
      </w:r>
    </w:p>
    <w:p w14:paraId="67FA7F4C" w14:textId="77777777" w:rsidR="00D83395" w:rsidRDefault="00D83395" w:rsidP="00D83395">
      <w:pPr>
        <w:pStyle w:val="B1"/>
        <w:rPr>
          <w:lang w:eastAsia="zh-CN"/>
        </w:rPr>
      </w:pPr>
      <w:r>
        <w:rPr>
          <w:lang w:eastAsia="zh-CN"/>
        </w:rPr>
        <w:t>4.</w:t>
      </w:r>
      <w:r>
        <w:rPr>
          <w:lang w:eastAsia="zh-CN"/>
        </w:rPr>
        <w:tab/>
        <w:t>The UAS NF responds back to the USS indicating that re-authorization request has been successfully initiated.</w:t>
      </w:r>
    </w:p>
    <w:p w14:paraId="0FF2791A" w14:textId="77777777" w:rsidR="00D83395" w:rsidRDefault="00D83395" w:rsidP="00D83395">
      <w:pPr>
        <w:pStyle w:val="B1"/>
        <w:rPr>
          <w:lang w:eastAsia="zh-CN"/>
        </w:rPr>
      </w:pPr>
      <w:r>
        <w:rPr>
          <w:lang w:eastAsia="zh-CN"/>
        </w:rPr>
        <w:t>5a.</w:t>
      </w:r>
      <w:r>
        <w:rPr>
          <w:lang w:eastAsia="zh-CN"/>
        </w:rPr>
        <w:tab/>
        <w:t>In the case of UUAA-MM:</w:t>
      </w:r>
    </w:p>
    <w:p w14:paraId="641CA2E6" w14:textId="77777777" w:rsidR="00D83395" w:rsidRDefault="00D83395" w:rsidP="00D83395">
      <w:pPr>
        <w:pStyle w:val="B1"/>
        <w:rPr>
          <w:lang w:eastAsia="zh-CN"/>
        </w:rPr>
      </w:pPr>
      <w:r>
        <w:rPr>
          <w:lang w:eastAsia="zh-CN"/>
        </w:rPr>
        <w:tab/>
        <w:t xml:space="preserve">If the UE is in </w:t>
      </w:r>
      <w:proofErr w:type="spellStart"/>
      <w:r>
        <w:rPr>
          <w:lang w:eastAsia="zh-CN"/>
        </w:rPr>
        <w:t>CM_Idle</w:t>
      </w:r>
      <w:proofErr w:type="spellEnd"/>
      <w:r>
        <w:rPr>
          <w:lang w:eastAsia="zh-CN"/>
        </w:rPr>
        <w:t xml:space="preserve"> state, the AMF initiates the Network Triggered Service Request procedures as described in</w:t>
      </w:r>
      <w:r w:rsidRPr="00326905">
        <w:rPr>
          <w:lang w:eastAsia="zh-CN"/>
        </w:rPr>
        <w:t xml:space="preserve"> </w:t>
      </w:r>
      <w:r>
        <w:rPr>
          <w:lang w:eastAsia="zh-CN"/>
        </w:rPr>
        <w:t>clause 4.2.3.3 of TS 23.502 [3].</w:t>
      </w:r>
    </w:p>
    <w:p w14:paraId="39A24432" w14:textId="77777777" w:rsidR="00D83395" w:rsidRDefault="00D83395" w:rsidP="00D83395">
      <w:pPr>
        <w:pStyle w:val="B1"/>
        <w:rPr>
          <w:lang w:eastAsia="zh-CN"/>
        </w:rPr>
      </w:pPr>
      <w:r>
        <w:rPr>
          <w:lang w:eastAsia="zh-CN"/>
        </w:rPr>
        <w:tab/>
        <w:t xml:space="preserve">The AMF initiates re-authentication of the UAV as described in steps 4c to 9 of UUAA-MM procedure, clause 5.2.2.2. </w:t>
      </w:r>
      <w:proofErr w:type="gramStart"/>
      <w:r>
        <w:rPr>
          <w:lang w:eastAsia="zh-CN"/>
        </w:rPr>
        <w:t>during</w:t>
      </w:r>
      <w:proofErr w:type="gramEnd"/>
      <w:r>
        <w:rPr>
          <w:lang w:eastAsia="zh-CN"/>
        </w:rPr>
        <w:t xml:space="preserve"> which the CAA-Level UAV ID and the authorization message is sent to the UE.</w:t>
      </w:r>
    </w:p>
    <w:p w14:paraId="211F088F" w14:textId="77777777" w:rsidR="00D83395" w:rsidRDefault="00D83395" w:rsidP="00D83395">
      <w:pPr>
        <w:pStyle w:val="B1"/>
        <w:rPr>
          <w:lang w:eastAsia="zh-CN"/>
        </w:rPr>
      </w:pPr>
      <w:r>
        <w:rPr>
          <w:lang w:eastAsia="zh-CN"/>
        </w:rPr>
        <w:t>5b</w:t>
      </w:r>
      <w:r>
        <w:rPr>
          <w:lang w:eastAsia="zh-CN"/>
        </w:rPr>
        <w:tab/>
        <w:t>In the case of UUAA-SM:</w:t>
      </w:r>
    </w:p>
    <w:p w14:paraId="3E9819FC" w14:textId="77777777" w:rsidR="00D83395" w:rsidRDefault="00D83395" w:rsidP="00D83395">
      <w:pPr>
        <w:pStyle w:val="B1"/>
        <w:rPr>
          <w:lang w:eastAsia="zh-CN"/>
        </w:rPr>
      </w:pPr>
      <w:r>
        <w:rPr>
          <w:lang w:eastAsia="zh-CN"/>
        </w:rPr>
        <w:tab/>
        <w:t>The SMF identifies, based on the received information, the PDU Session that is serving the UUAA-SM and invokes the Network Requested PDU Session Modification procedure (figure 4.3.3.2-1 of TS 23.502 [3] triggering event SMF Requested modification) by sending Namf_Communication_N1N2MessageTransfer, including the CAA-Level UAV ID and the authorization message in the N1_SM_Container (step 3b in figure 4.3.3.2-1 of TS 23.502 [3]</w:t>
      </w:r>
      <w:proofErr w:type="gramStart"/>
      <w:r>
        <w:rPr>
          <w:lang w:eastAsia="zh-CN"/>
        </w:rPr>
        <w:t>) .</w:t>
      </w:r>
      <w:proofErr w:type="gramEnd"/>
    </w:p>
    <w:p w14:paraId="6C29AFB0" w14:textId="77777777" w:rsidR="00D83395" w:rsidRDefault="00D83395" w:rsidP="00D83395">
      <w:pPr>
        <w:pStyle w:val="B1"/>
        <w:rPr>
          <w:lang w:eastAsia="zh-CN"/>
        </w:rPr>
      </w:pPr>
      <w:r>
        <w:rPr>
          <w:lang w:eastAsia="zh-CN"/>
        </w:rPr>
        <w:tab/>
        <w:t>The Network Triggered service request procedure is invoked by AMF to forward the CAA-Level UAV ID and the authorization message included in the N1_SM_container to the UE (from step 3a in figure 4.2.3.3-1 of TS 23.502 [3]).</w:t>
      </w:r>
    </w:p>
    <w:p w14:paraId="364544D5" w14:textId="3B3E87FA" w:rsidR="00BC62AA" w:rsidRPr="00D83395" w:rsidRDefault="00D83395" w:rsidP="00D83395">
      <w:pPr>
        <w:pStyle w:val="B1"/>
        <w:rPr>
          <w:del w:id="47" w:author="Samsung_DY-Kim" w:date="2021-10-12T00:13:00Z"/>
          <w:lang w:eastAsia="zh-CN"/>
        </w:rPr>
      </w:pPr>
      <w:r>
        <w:rPr>
          <w:lang w:eastAsia="zh-CN"/>
        </w:rPr>
        <w:t>6.</w:t>
      </w:r>
      <w:r>
        <w:rPr>
          <w:lang w:eastAsia="zh-CN"/>
        </w:rPr>
        <w:tab/>
        <w:t>The UE receives the CAA-Level UAV ID and the authorization message (which may e.g. include a UUAA Authorization Payload, a C2 Authorization Result and/or (C2) Security Information) and act on it accordingly (outside the scope of 3GPP).</w:t>
      </w:r>
    </w:p>
    <w:bookmarkEnd w:id="39"/>
    <w:p w14:paraId="364544D6" w14:textId="77777777" w:rsidR="00BC62AA" w:rsidRDefault="00CE5C36">
      <w:pPr>
        <w:pStyle w:val="4"/>
        <w:jc w:val="center"/>
        <w:rPr>
          <w:b/>
          <w:bCs/>
          <w:color w:val="FF0000"/>
          <w:sz w:val="28"/>
          <w:szCs w:val="22"/>
        </w:rPr>
      </w:pPr>
      <w:r>
        <w:rPr>
          <w:b/>
          <w:bCs/>
          <w:color w:val="FF0000"/>
          <w:sz w:val="28"/>
          <w:szCs w:val="22"/>
        </w:rPr>
        <w:t>*** End of changes ***</w:t>
      </w:r>
    </w:p>
    <w:p w14:paraId="364544D7" w14:textId="77777777" w:rsidR="00BC62AA" w:rsidRDefault="00BC62AA"/>
    <w:p w14:paraId="364544D8" w14:textId="77777777" w:rsidR="00BC62AA" w:rsidRDefault="00BC62AA"/>
    <w:sectPr w:rsidR="00BC62AA">
      <w:headerReference w:type="default" r:id="rId2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2BB909" w16cex:dateUtc="2021-11-02T13:02:00Z"/>
  <w16cex:commentExtensible w16cex:durableId="252BB90A" w16cex:dateUtc="2021-11-02T13: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64544DC" w16cid:durableId="252BB909"/>
  <w16cid:commentId w16cid:paraId="364544DD" w16cid:durableId="252BB90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305894" w14:textId="77777777" w:rsidR="003A1E4E" w:rsidRDefault="003A1E4E">
      <w:r>
        <w:separator/>
      </w:r>
    </w:p>
  </w:endnote>
  <w:endnote w:type="continuationSeparator" w:id="0">
    <w:p w14:paraId="449E1170" w14:textId="77777777" w:rsidR="003A1E4E" w:rsidRDefault="003A1E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470781" w14:textId="77777777" w:rsidR="003A1E4E" w:rsidRDefault="003A1E4E">
      <w:r>
        <w:separator/>
      </w:r>
    </w:p>
  </w:footnote>
  <w:footnote w:type="continuationSeparator" w:id="0">
    <w:p w14:paraId="6F2E6DF4" w14:textId="77777777" w:rsidR="003A1E4E" w:rsidRDefault="003A1E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4544E3" w14:textId="77777777" w:rsidR="00BC62AA" w:rsidRDefault="00CE5C3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2871B33"/>
    <w:multiLevelType w:val="hybridMultilevel"/>
    <w:tmpl w:val="E8583322"/>
    <w:lvl w:ilvl="0" w:tplc="8A92A8E6">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682477D1"/>
    <w:multiLevelType w:val="hybridMultilevel"/>
    <w:tmpl w:val="91F05022"/>
    <w:lvl w:ilvl="0" w:tplc="A1583EB8">
      <w:start w:val="1"/>
      <w:numFmt w:val="decimal"/>
      <w:lvlText w:val="%1."/>
      <w:lvlJc w:val="left"/>
      <w:pPr>
        <w:ind w:left="720" w:hanging="360"/>
      </w:pPr>
      <w:rPr>
        <w:rFonts w:ascii="Arial" w:eastAsiaTheme="minorEastAsia" w:hAnsi="Arial" w:cs="Times New Roman"/>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9">
    <w15:presenceInfo w15:providerId="None" w15:userId="user9"/>
  </w15:person>
  <w15:person w15:author="Samsung_DY-Kim">
    <w15:presenceInfo w15:providerId="None" w15:userId="Samsung_DY-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62AA"/>
    <w:rsid w:val="00005D2C"/>
    <w:rsid w:val="0002055A"/>
    <w:rsid w:val="000F38F5"/>
    <w:rsid w:val="00137796"/>
    <w:rsid w:val="001D006B"/>
    <w:rsid w:val="00347B39"/>
    <w:rsid w:val="00381867"/>
    <w:rsid w:val="00390B5A"/>
    <w:rsid w:val="003A1E4E"/>
    <w:rsid w:val="006E32F4"/>
    <w:rsid w:val="007B0DF3"/>
    <w:rsid w:val="00811DCE"/>
    <w:rsid w:val="008337C0"/>
    <w:rsid w:val="008441CA"/>
    <w:rsid w:val="009E2C65"/>
    <w:rsid w:val="009F3320"/>
    <w:rsid w:val="00A2703B"/>
    <w:rsid w:val="00A50BBF"/>
    <w:rsid w:val="00B224B1"/>
    <w:rsid w:val="00BC62AA"/>
    <w:rsid w:val="00C06293"/>
    <w:rsid w:val="00C307FC"/>
    <w:rsid w:val="00C32C70"/>
    <w:rsid w:val="00C45756"/>
    <w:rsid w:val="00CE5C36"/>
    <w:rsid w:val="00D46C77"/>
    <w:rsid w:val="00D83395"/>
    <w:rsid w:val="00E7050B"/>
    <w:rsid w:val="00E71646"/>
    <w:rsid w:val="00FC535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454425"/>
  <w15:docId w15:val="{B78D0964-104E-4D12-B721-58D5770D86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1">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styleId="24">
    <w:name w:val="List Bullet 2"/>
    <w:basedOn w:val="a8"/>
    <w:pPr>
      <w:ind w:left="851"/>
    </w:pPr>
  </w:style>
  <w:style w:type="paragraph" w:styleId="32">
    <w:name w:val="List Bullet 3"/>
    <w:basedOn w:val="24"/>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9"/>
    <w:link w:val="B1Char"/>
    <w:qFormat/>
  </w:style>
  <w:style w:type="paragraph" w:customStyle="1" w:styleId="B2">
    <w:name w:val="B2"/>
    <w:basedOn w:val="25"/>
    <w:link w:val="B2Char"/>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uiPriority w:val="99"/>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40">
    <w:name w:val="标题 4 字符"/>
    <w:link w:val="4"/>
    <w:rPr>
      <w:rFonts w:ascii="Arial" w:hAnsi="Arial"/>
      <w:sz w:val="24"/>
      <w:lang w:val="en-GB" w:eastAsia="en-US"/>
    </w:rPr>
  </w:style>
  <w:style w:type="character" w:customStyle="1" w:styleId="B1Char">
    <w:name w:val="B1 Char"/>
    <w:link w:val="B1"/>
    <w:locked/>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Char">
    <w:name w:val="NO Char"/>
    <w:link w:val="NO"/>
    <w:rPr>
      <w:rFonts w:ascii="Times New Roman" w:hAnsi="Times New Roman"/>
      <w:lang w:val="en-GB" w:eastAsia="en-US"/>
    </w:rPr>
  </w:style>
  <w:style w:type="character" w:customStyle="1" w:styleId="10">
    <w:name w:val="标题 1 字符"/>
    <w:link w:val="1"/>
    <w:rPr>
      <w:rFonts w:ascii="Arial" w:hAnsi="Arial"/>
      <w:sz w:val="36"/>
      <w:lang w:val="en-GB" w:eastAsia="en-US"/>
    </w:rPr>
  </w:style>
  <w:style w:type="character" w:customStyle="1" w:styleId="20">
    <w:name w:val="标题 2 字符"/>
    <w:link w:val="2"/>
    <w:rPr>
      <w:rFonts w:ascii="Arial" w:hAnsi="Arial"/>
      <w:sz w:val="32"/>
      <w:lang w:val="en-GB" w:eastAsia="en-US"/>
    </w:rPr>
  </w:style>
  <w:style w:type="character" w:customStyle="1" w:styleId="30">
    <w:name w:val="标题 3 字符"/>
    <w:link w:val="3"/>
    <w:rPr>
      <w:rFonts w:ascii="Arial" w:hAnsi="Arial"/>
      <w:sz w:val="28"/>
      <w:lang w:val="en-GB" w:eastAsia="en-US"/>
    </w:rPr>
  </w:style>
  <w:style w:type="character" w:customStyle="1" w:styleId="50">
    <w:name w:val="标题 5 字符"/>
    <w:link w:val="5"/>
    <w:rPr>
      <w:rFonts w:ascii="Arial" w:hAnsi="Arial"/>
      <w:sz w:val="22"/>
      <w:lang w:val="en-GB" w:eastAsia="en-US"/>
    </w:rPr>
  </w:style>
  <w:style w:type="character" w:customStyle="1" w:styleId="90">
    <w:name w:val="标题 9 字符"/>
    <w:link w:val="9"/>
    <w:rPr>
      <w:rFonts w:ascii="Arial" w:hAnsi="Arial"/>
      <w:sz w:val="36"/>
      <w:lang w:val="en-GB" w:eastAsia="en-US"/>
    </w:rPr>
  </w:style>
  <w:style w:type="character" w:customStyle="1" w:styleId="a5">
    <w:name w:val="页眉 字符"/>
    <w:link w:val="a4"/>
    <w:rPr>
      <w:rFonts w:ascii="Arial" w:hAnsi="Arial"/>
      <w:b/>
      <w:noProof/>
      <w:sz w:val="18"/>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B2Char">
    <w:name w:val="B2 Char"/>
    <w:link w:val="B2"/>
    <w:rPr>
      <w:rFonts w:ascii="Times New Roman" w:hAnsi="Times New Roman"/>
      <w:lang w:val="en-GB" w:eastAsia="en-US"/>
    </w:rPr>
  </w:style>
  <w:style w:type="paragraph" w:customStyle="1" w:styleId="TAJ">
    <w:name w:val="TAJ"/>
    <w:basedOn w:val="TH"/>
    <w:pPr>
      <w:overflowPunct w:val="0"/>
      <w:autoSpaceDE w:val="0"/>
      <w:autoSpaceDN w:val="0"/>
      <w:adjustRightInd w:val="0"/>
      <w:textAlignment w:val="baseline"/>
    </w:pPr>
    <w:rPr>
      <w:color w:val="000000"/>
      <w:lang w:eastAsia="ja-JP"/>
    </w:rPr>
  </w:style>
  <w:style w:type="paragraph" w:customStyle="1" w:styleId="HO">
    <w:name w:val="HO"/>
    <w:basedOn w:val="a"/>
    <w:pPr>
      <w:overflowPunct w:val="0"/>
      <w:autoSpaceDE w:val="0"/>
      <w:autoSpaceDN w:val="0"/>
      <w:adjustRightInd w:val="0"/>
      <w:jc w:val="right"/>
      <w:textAlignment w:val="baseline"/>
    </w:pPr>
    <w:rPr>
      <w:b/>
      <w:color w:val="000000"/>
    </w:rPr>
  </w:style>
  <w:style w:type="paragraph" w:styleId="af2">
    <w:name w:val="Normal (Web)"/>
    <w:basedOn w:val="a"/>
    <w:uiPriority w:val="99"/>
    <w:unhideWhenUsed/>
    <w:pPr>
      <w:spacing w:before="100" w:beforeAutospacing="1" w:after="100" w:afterAutospacing="1"/>
    </w:pPr>
    <w:rPr>
      <w:sz w:val="24"/>
      <w:szCs w:val="24"/>
      <w:lang w:val="en-US"/>
    </w:rPr>
  </w:style>
  <w:style w:type="paragraph" w:customStyle="1" w:styleId="AP">
    <w:name w:val="AP"/>
    <w:basedOn w:val="a"/>
    <w:pPr>
      <w:overflowPunct w:val="0"/>
      <w:autoSpaceDE w:val="0"/>
      <w:autoSpaceDN w:val="0"/>
      <w:adjustRightInd w:val="0"/>
      <w:ind w:left="2127" w:hanging="2127"/>
      <w:textAlignment w:val="baseline"/>
    </w:pPr>
    <w:rPr>
      <w:rFonts w:eastAsia="宋体"/>
      <w:b/>
      <w:color w:val="FF0000"/>
      <w:lang w:eastAsia="ja-JP"/>
    </w:rPr>
  </w:style>
  <w:style w:type="paragraph" w:styleId="af3">
    <w:name w:val="Revision"/>
    <w:hidden/>
    <w:uiPriority w:val="99"/>
    <w:semiHidden/>
    <w:rPr>
      <w:rFonts w:ascii="Times New Roman" w:hAnsi="Times New Roman"/>
      <w:lang w:val="en-GB" w:eastAsia="en-US"/>
    </w:rPr>
  </w:style>
  <w:style w:type="paragraph" w:styleId="TOC">
    <w:name w:val="TOC Heading"/>
    <w:basedOn w:val="1"/>
    <w:next w:val="a"/>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Pr>
      <w:color w:val="2B579A"/>
      <w:shd w:val="clear" w:color="auto" w:fill="E6E6E6"/>
    </w:rPr>
  </w:style>
  <w:style w:type="table" w:styleId="af4">
    <w:name w:val="Table Grid"/>
    <w:basedOn w:val="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Pr>
      <w:color w:val="808080"/>
      <w:shd w:val="clear" w:color="auto" w:fill="E6E6E6"/>
    </w:rPr>
  </w:style>
  <w:style w:type="character" w:customStyle="1" w:styleId="CRCoverPageZchn">
    <w:name w:val="CR Cover Page Zchn"/>
    <w:link w:val="CRCoverPage"/>
    <w:locked/>
    <w:rPr>
      <w:rFonts w:ascii="Arial" w:hAnsi="Arial"/>
      <w:lang w:val="en-GB" w:eastAsia="en-US"/>
    </w:rPr>
  </w:style>
  <w:style w:type="character" w:customStyle="1" w:styleId="NOZchn">
    <w:name w:val="NO Zchn"/>
    <w:rPr>
      <w:lang w:eastAsia="en-US"/>
    </w:rPr>
  </w:style>
  <w:style w:type="character" w:customStyle="1" w:styleId="TACChar">
    <w:name w:val="TAC Char"/>
    <w:link w:val="TA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7038706">
      <w:bodyDiv w:val="1"/>
      <w:marLeft w:val="0"/>
      <w:marRight w:val="0"/>
      <w:marTop w:val="0"/>
      <w:marBottom w:val="0"/>
      <w:divBdr>
        <w:top w:val="none" w:sz="0" w:space="0" w:color="auto"/>
        <w:left w:val="none" w:sz="0" w:space="0" w:color="auto"/>
        <w:bottom w:val="none" w:sz="0" w:space="0" w:color="auto"/>
        <w:right w:val="none" w:sz="0" w:space="0" w:color="auto"/>
      </w:divBdr>
    </w:div>
    <w:div w:id="1166751345">
      <w:bodyDiv w:val="1"/>
      <w:marLeft w:val="0"/>
      <w:marRight w:val="0"/>
      <w:marTop w:val="0"/>
      <w:marBottom w:val="0"/>
      <w:divBdr>
        <w:top w:val="none" w:sz="0" w:space="0" w:color="auto"/>
        <w:left w:val="none" w:sz="0" w:space="0" w:color="auto"/>
        <w:bottom w:val="none" w:sz="0" w:space="0" w:color="auto"/>
        <w:right w:val="none" w:sz="0" w:space="0" w:color="auto"/>
      </w:divBdr>
    </w:div>
    <w:div w:id="1786146005">
      <w:bodyDiv w:val="1"/>
      <w:marLeft w:val="0"/>
      <w:marRight w:val="0"/>
      <w:marTop w:val="0"/>
      <w:marBottom w:val="0"/>
      <w:divBdr>
        <w:top w:val="none" w:sz="0" w:space="0" w:color="auto"/>
        <w:left w:val="none" w:sz="0" w:space="0" w:color="auto"/>
        <w:bottom w:val="none" w:sz="0" w:space="0" w:color="auto"/>
        <w:right w:val="none" w:sz="0" w:space="0" w:color="auto"/>
      </w:divBdr>
    </w:div>
    <w:div w:id="2133941379">
      <w:bodyDiv w:val="1"/>
      <w:marLeft w:val="0"/>
      <w:marRight w:val="0"/>
      <w:marTop w:val="0"/>
      <w:marBottom w:val="0"/>
      <w:divBdr>
        <w:top w:val="none" w:sz="0" w:space="0" w:color="auto"/>
        <w:left w:val="none" w:sz="0" w:space="0" w:color="auto"/>
        <w:bottom w:val="none" w:sz="0" w:space="0" w:color="auto"/>
        <w:right w:val="none" w:sz="0" w:space="0" w:color="auto"/>
      </w:divBdr>
    </w:div>
    <w:div w:id="2141221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__1.vsdx"/><Relationship Id="rId26" Type="http://schemas.openxmlformats.org/officeDocument/2006/relationships/package" Target="embeddings/Microsoft_Visio___5.vsdx"/><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package" Target="embeddings/Microsoft_Visio___.vsdx"/><Relationship Id="rId20" Type="http://schemas.openxmlformats.org/officeDocument/2006/relationships/package" Target="embeddings/Microsoft_Visio___2.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__4.vsdx"/><Relationship Id="rId32"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3.emf"/><Relationship Id="rId31"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__3.vsdx"/><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C70677-ECD3-4B15-810C-2E96E3AD5CF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646A62B-29B5-4594-85D8-C49CD91825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0FE16B-B6A5-4E1C-948A-D3E0E0394A45}">
  <ds:schemaRefs>
    <ds:schemaRef ds:uri="http://schemas.microsoft.com/sharepoint/v3/contenttype/forms"/>
  </ds:schemaRefs>
</ds:datastoreItem>
</file>

<file path=customXml/itemProps4.xml><?xml version="1.0" encoding="utf-8"?>
<ds:datastoreItem xmlns:ds="http://schemas.openxmlformats.org/officeDocument/2006/customXml" ds:itemID="{315071C2-91E5-4B76-957F-6EDA50E57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223</TotalTime>
  <Pages>8</Pages>
  <Words>2242</Words>
  <Characters>12785</Characters>
  <Application>Microsoft Office Word</Application>
  <DocSecurity>0</DocSecurity>
  <Lines>106</Lines>
  <Paragraphs>29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user9</cp:lastModifiedBy>
  <cp:revision>9</cp:revision>
  <cp:lastPrinted>1900-01-01T05:00:00Z</cp:lastPrinted>
  <dcterms:created xsi:type="dcterms:W3CDTF">2021-11-05T13:05:00Z</dcterms:created>
  <dcterms:modified xsi:type="dcterms:W3CDTF">2021-11-08T10:10:00Z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(2)l7kOMJBcY9gBcfha//qClPOWKZ1r8K5A/d7FBEUh26/aHpCfcwhiFPW+n+5kqBK0rxZ7EScp
eTrNL2ax+t8/JwOQvVAj+sz7sHu6XebMS5hEwRQ+y1WvJAnpMs+TJjvjDrXCdz23yKFXBQ5Y
LVCCm8mtiulQmBzQKDTHG7daPwF//D8SdKCiQF5MrkfuuynUd3tLyWd+pZeRd4U38laj5QBS
3UTHTU1CP2ui0NQpAt</vt:lpwstr>
  </property>
  <property fmtid="{D5CDD505-2E9C-101B-9397-08002B2CF9AE}" pid="22" name="_2015_ms_pID_7253431">
    <vt:lpwstr>D8o6fUTCMV07jGGAQYlZZYYanrbso0Nc9K7iMK3qvKDJ5W/X0l3eaW
MdoyooiClVr90zDfXHTDIEccQZlOrS9pOw5WP4fMyvJOetQYYmq6hae7Qbci4K3Y62/DEmai
01nBIep+4e9IqsdaYJaplTAGctydKdrAloMVVwcKLjXKwtQ6fEdBl0gRQ4gCrYsWyNdul1tJ
NzLH6TsRWlz+8FWW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1621253730</vt:lpwstr>
  </property>
  <property fmtid="{D5CDD505-2E9C-101B-9397-08002B2CF9AE}" pid="27" name="ContentTypeId">
    <vt:lpwstr>0x0101006C8E648E97429F4A9C700CA2B719F885</vt:lpwstr>
  </property>
</Properties>
</file>